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BE8" w:rsidRDefault="00B03BE8" w:rsidP="002E62F3">
      <w:pPr>
        <w:spacing w:after="0" w:line="240" w:lineRule="auto"/>
        <w:jc w:val="right"/>
        <w:rPr>
          <w:rFonts w:ascii="GHEA Grapalat" w:eastAsia="Times New Roman" w:hAnsi="GHEA Grapalat" w:cs="Arian AMU"/>
          <w:bCs/>
          <w:color w:val="333333"/>
          <w:sz w:val="24"/>
          <w:szCs w:val="24"/>
          <w:lang w:val="en-US"/>
        </w:rPr>
      </w:pPr>
    </w:p>
    <w:p w:rsidR="002E62F3" w:rsidRPr="00C43F26" w:rsidRDefault="002E62F3" w:rsidP="002E62F3">
      <w:pPr>
        <w:spacing w:after="0" w:line="240" w:lineRule="auto"/>
        <w:jc w:val="right"/>
        <w:rPr>
          <w:rFonts w:ascii="GHEA Grapalat" w:eastAsia="Times New Roman" w:hAnsi="GHEA Grapalat" w:cs="Arian AMU"/>
          <w:bCs/>
          <w:color w:val="333333"/>
          <w:sz w:val="24"/>
          <w:szCs w:val="24"/>
          <w:lang w:val="hy-AM"/>
        </w:rPr>
      </w:pPr>
      <w:r w:rsidRPr="00C43F26">
        <w:rPr>
          <w:rFonts w:ascii="GHEA Grapalat" w:eastAsia="Times New Roman" w:hAnsi="GHEA Grapalat" w:cs="Arian AMU"/>
          <w:bCs/>
          <w:color w:val="333333"/>
          <w:sz w:val="24"/>
          <w:szCs w:val="24"/>
          <w:lang w:val="hy-AM"/>
        </w:rPr>
        <w:t>ՀԱՅԱՍՏԱՆԻ ՀԱՆՐԱՊԵՏՈՒԹՅԱՆ</w:t>
      </w:r>
    </w:p>
    <w:p w:rsidR="002E62F3" w:rsidRPr="00C43F26" w:rsidRDefault="002E62F3" w:rsidP="002E62F3">
      <w:pPr>
        <w:spacing w:after="0" w:line="240" w:lineRule="auto"/>
        <w:jc w:val="right"/>
        <w:rPr>
          <w:rFonts w:ascii="GHEA Grapalat" w:eastAsia="Times New Roman" w:hAnsi="GHEA Grapalat" w:cs="Arian AMU"/>
          <w:bCs/>
          <w:color w:val="333333"/>
          <w:sz w:val="24"/>
          <w:szCs w:val="24"/>
          <w:lang w:val="hy-AM"/>
        </w:rPr>
      </w:pPr>
      <w:r w:rsidRPr="00C43F26">
        <w:rPr>
          <w:rFonts w:ascii="GHEA Grapalat" w:eastAsia="Times New Roman" w:hAnsi="GHEA Grapalat" w:cs="Arian AMU"/>
          <w:bCs/>
          <w:color w:val="333333"/>
          <w:sz w:val="24"/>
          <w:szCs w:val="24"/>
          <w:lang w:val="hy-AM"/>
        </w:rPr>
        <w:t xml:space="preserve"> ՎԱՐՉԱՊԵՏԻ ԱՇԽԱՏԱԿԱԶՄԻ ՂԵԿԱՎԱՐ</w:t>
      </w:r>
    </w:p>
    <w:p w:rsidR="002E62F3" w:rsidRPr="00C43F26" w:rsidRDefault="002E62F3" w:rsidP="002E62F3">
      <w:pPr>
        <w:spacing w:after="0" w:line="240" w:lineRule="auto"/>
        <w:jc w:val="right"/>
        <w:rPr>
          <w:rFonts w:ascii="GHEA Grapalat" w:eastAsia="Times New Roman" w:hAnsi="GHEA Grapalat" w:cs="Arian AMU"/>
          <w:bCs/>
          <w:color w:val="333333"/>
          <w:sz w:val="24"/>
          <w:szCs w:val="24"/>
          <w:lang w:val="hy-AM"/>
        </w:rPr>
      </w:pPr>
      <w:r w:rsidRPr="00C43F26">
        <w:rPr>
          <w:rFonts w:ascii="GHEA Grapalat" w:eastAsia="Times New Roman" w:hAnsi="GHEA Grapalat" w:cs="Arian AMU"/>
          <w:bCs/>
          <w:color w:val="333333"/>
          <w:sz w:val="24"/>
          <w:szCs w:val="24"/>
          <w:lang w:val="hy-AM"/>
        </w:rPr>
        <w:t>ՊԱՐՈՆ ԱՐԱՅԻԿ ՀԱՐՈՒԹՅՈՒՆՅԱՆԻՆ</w:t>
      </w:r>
    </w:p>
    <w:p w:rsidR="002E62F3" w:rsidRPr="00C43F26" w:rsidRDefault="002E62F3" w:rsidP="002E62F3">
      <w:pPr>
        <w:spacing w:after="0" w:line="240" w:lineRule="auto"/>
        <w:rPr>
          <w:rFonts w:ascii="GHEA Grapalat" w:eastAsia="Times New Roman" w:hAnsi="GHEA Grapalat" w:cs="Arian AMU"/>
          <w:b/>
          <w:bCs/>
          <w:color w:val="333333"/>
          <w:sz w:val="24"/>
          <w:szCs w:val="24"/>
          <w:lang w:val="hy-AM"/>
        </w:rPr>
      </w:pPr>
    </w:p>
    <w:p w:rsidR="002E62F3" w:rsidRPr="00987DB0" w:rsidRDefault="002E62F3" w:rsidP="002E62F3">
      <w:pPr>
        <w:pStyle w:val="Heading3"/>
        <w:shd w:val="clear" w:color="auto" w:fill="FFFFFF"/>
        <w:spacing w:before="0" w:after="240" w:line="240" w:lineRule="auto"/>
        <w:rPr>
          <w:rFonts w:ascii="GHEA Grapalat" w:hAnsi="GHEA Grapalat"/>
          <w:color w:val="auto"/>
          <w:lang w:val="hy-AM"/>
        </w:rPr>
      </w:pPr>
    </w:p>
    <w:p w:rsidR="00065FD1" w:rsidRPr="00987DB0" w:rsidRDefault="00065FD1" w:rsidP="00065FD1">
      <w:pPr>
        <w:pStyle w:val="Heading3"/>
        <w:shd w:val="clear" w:color="auto" w:fill="FFFFFF"/>
        <w:spacing w:before="0" w:after="240" w:line="240" w:lineRule="auto"/>
        <w:ind w:firstLine="709"/>
        <w:rPr>
          <w:rFonts w:ascii="GHEA Grapalat" w:hAnsi="GHEA Grapalat"/>
          <w:color w:val="auto"/>
          <w:lang w:val="hy-AM"/>
        </w:rPr>
      </w:pPr>
      <w:r w:rsidRPr="00987DB0">
        <w:rPr>
          <w:rFonts w:ascii="GHEA Grapalat" w:hAnsi="GHEA Grapalat"/>
          <w:color w:val="auto"/>
          <w:lang w:val="hy-AM"/>
        </w:rPr>
        <w:t>Հարգելի պարոն Հարությունյան</w:t>
      </w:r>
    </w:p>
    <w:p w:rsidR="00065FD1" w:rsidRDefault="00065FD1" w:rsidP="00065FD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Times Armenian"/>
          <w:sz w:val="24"/>
          <w:szCs w:val="24"/>
          <w:lang w:val="hy-AM"/>
        </w:rPr>
        <w:t xml:space="preserve">   </w:t>
      </w:r>
      <w:r w:rsidRPr="00987DB0">
        <w:rPr>
          <w:rFonts w:ascii="GHEA Grapalat" w:hAnsi="GHEA Grapalat" w:cs="Times Armenian"/>
          <w:sz w:val="24"/>
          <w:szCs w:val="24"/>
          <w:lang w:val="hy-AM"/>
        </w:rPr>
        <w:t xml:space="preserve">Կից 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Ձեզ է </w:t>
      </w:r>
      <w:r w:rsidRPr="00987DB0">
        <w:rPr>
          <w:rFonts w:ascii="GHEA Grapalat" w:hAnsi="GHEA Grapalat" w:cs="Times Armenian"/>
          <w:sz w:val="24"/>
          <w:szCs w:val="24"/>
          <w:lang w:val="hy-AM"/>
        </w:rPr>
        <w:t>ներկայացվում է  Առողջապահության նախարարի 2021թ. օգոստոսի 20-ի «Ա</w:t>
      </w:r>
      <w:r w:rsidRPr="00987DB0">
        <w:rPr>
          <w:rFonts w:ascii="GHEA Grapalat" w:hAnsi="GHEA Grapalat"/>
          <w:sz w:val="24"/>
          <w:szCs w:val="24"/>
          <w:lang w:val="hy-AM"/>
        </w:rPr>
        <w:t xml:space="preserve">ռողջապահության նախարարի </w:t>
      </w:r>
      <w:r w:rsidRPr="008F4FAB">
        <w:rPr>
          <w:rStyle w:val="Strong"/>
          <w:rFonts w:ascii="GHEA Grapalat" w:hAnsi="GHEA Grapalat"/>
          <w:b w:val="0"/>
          <w:color w:val="000000"/>
          <w:sz w:val="24"/>
          <w:szCs w:val="24"/>
          <w:lang w:val="hy-AM"/>
        </w:rPr>
        <w:t>2020 թվականի օգոստոսի 4-ի թիվ 17-ն և 2020 թվականի սեպտեմբերի 18-ի թիվ 24-ն հրամաններում փոփոխություններ և լրացումներ կատարելու մասին</w:t>
      </w:r>
      <w:r w:rsidRPr="008F4FAB">
        <w:rPr>
          <w:rFonts w:ascii="GHEA Grapalat" w:hAnsi="GHEA Grapalat" w:cs="IRTEK Courier"/>
          <w:b/>
          <w:sz w:val="24"/>
          <w:szCs w:val="24"/>
          <w:lang w:val="hy-AM"/>
        </w:rPr>
        <w:t>»</w:t>
      </w:r>
      <w:r w:rsidRPr="00987DB0">
        <w:rPr>
          <w:rFonts w:ascii="GHEA Grapalat" w:hAnsi="GHEA Grapalat" w:cs="IRTEK Courier"/>
          <w:sz w:val="24"/>
          <w:szCs w:val="24"/>
          <w:lang w:val="hy-AM"/>
        </w:rPr>
        <w:t xml:space="preserve"> </w:t>
      </w:r>
      <w:r w:rsidRPr="00987DB0">
        <w:rPr>
          <w:rFonts w:ascii="GHEA Grapalat" w:hAnsi="GHEA Grapalat"/>
          <w:sz w:val="24"/>
          <w:szCs w:val="24"/>
          <w:lang w:val="hy-AM"/>
        </w:rPr>
        <w:t>թիվ 65-Ն հրամանը</w:t>
      </w:r>
      <w:r>
        <w:rPr>
          <w:rFonts w:ascii="GHEA Grapalat" w:hAnsi="GHEA Grapalat"/>
          <w:sz w:val="24"/>
          <w:szCs w:val="24"/>
          <w:lang w:val="hy-AM"/>
        </w:rPr>
        <w:t xml:space="preserve">, ինչպես նաև </w:t>
      </w:r>
      <w:r w:rsidRPr="00987DB0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հրամանում  կատարված փոփոխությունների վերաբերյալ </w:t>
      </w:r>
      <w:r w:rsidR="00A628F3">
        <w:rPr>
          <w:rFonts w:ascii="GHEA Grapalat" w:hAnsi="GHEA Grapalat"/>
          <w:sz w:val="24"/>
          <w:szCs w:val="24"/>
          <w:lang w:val="hy-AM"/>
        </w:rPr>
        <w:t>տեղեկատվությունը</w:t>
      </w:r>
      <w:r>
        <w:rPr>
          <w:rFonts w:ascii="GHEA Grapalat" w:hAnsi="GHEA Grapalat"/>
          <w:sz w:val="24"/>
          <w:szCs w:val="24"/>
          <w:lang w:val="hy-AM"/>
        </w:rPr>
        <w:t xml:space="preserve">: </w:t>
      </w:r>
    </w:p>
    <w:p w:rsidR="00DD54D1" w:rsidRDefault="00065FD1" w:rsidP="00065FD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Խնդրում եմ Ձեր հանձնարարականը Հայաստանի Հանրապետության գերատեսչություններին՝ իրենց ենթակայության </w:t>
      </w:r>
      <w:r w:rsidR="00510D34">
        <w:rPr>
          <w:rFonts w:ascii="GHEA Grapalat" w:hAnsi="GHEA Grapalat"/>
          <w:sz w:val="24"/>
          <w:szCs w:val="24"/>
          <w:lang w:val="hy-AM"/>
        </w:rPr>
        <w:t xml:space="preserve">կազմակերպություններին  և տնտեսվարողներին </w:t>
      </w:r>
      <w:r>
        <w:rPr>
          <w:rFonts w:ascii="GHEA Grapalat" w:hAnsi="GHEA Grapalat"/>
          <w:sz w:val="24"/>
          <w:szCs w:val="24"/>
          <w:lang w:val="hy-AM"/>
        </w:rPr>
        <w:t xml:space="preserve">վերը նշված փոփոխությունների իրազեկման  համար: </w:t>
      </w:r>
    </w:p>
    <w:p w:rsidR="00DD54D1" w:rsidRPr="00B271F4" w:rsidRDefault="00065FD1" w:rsidP="00DD54D1">
      <w:pPr>
        <w:tabs>
          <w:tab w:val="left" w:pos="6030"/>
        </w:tabs>
        <w:spacing w:after="0" w:line="360" w:lineRule="auto"/>
        <w:ind w:firstLine="2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</w:t>
      </w:r>
      <w:r w:rsidR="00DD54D1">
        <w:rPr>
          <w:rFonts w:ascii="GHEA Grapalat" w:hAnsi="GHEA Grapalat" w:cs="Times Armenian"/>
          <w:sz w:val="24"/>
          <w:szCs w:val="24"/>
          <w:lang w:val="hy-AM"/>
        </w:rPr>
        <w:t xml:space="preserve">     Միաժամանակ,</w:t>
      </w:r>
      <w:r w:rsidR="009F738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69354B">
        <w:rPr>
          <w:rFonts w:ascii="GHEA Grapalat" w:hAnsi="GHEA Grapalat"/>
          <w:sz w:val="24"/>
          <w:szCs w:val="24"/>
          <w:lang w:val="hy-AM"/>
        </w:rPr>
        <w:t>խնդրում եմ Ձեր հանձնարարականը Տեսչական մարմինների աշխատանքների համակարգման գրասենյակին՝ տ</w:t>
      </w:r>
      <w:r w:rsidR="00510D34">
        <w:rPr>
          <w:rFonts w:ascii="GHEA Grapalat" w:hAnsi="GHEA Grapalat"/>
          <w:sz w:val="24"/>
          <w:szCs w:val="24"/>
          <w:lang w:val="hy-AM"/>
        </w:rPr>
        <w:t>եսչական մարմինների միջոցով վերը նշված փոփոխությունների մասին  իրազեկել</w:t>
      </w:r>
      <w:r w:rsidR="0069354B">
        <w:rPr>
          <w:rFonts w:ascii="GHEA Grapalat" w:hAnsi="GHEA Grapalat"/>
          <w:sz w:val="24"/>
          <w:szCs w:val="24"/>
          <w:lang w:val="hy-AM"/>
        </w:rPr>
        <w:t>ու</w:t>
      </w:r>
      <w:r w:rsidR="00510D34">
        <w:rPr>
          <w:rFonts w:ascii="GHEA Grapalat" w:hAnsi="GHEA Grapalat"/>
          <w:sz w:val="24"/>
          <w:szCs w:val="24"/>
          <w:lang w:val="hy-AM"/>
        </w:rPr>
        <w:t xml:space="preserve"> տնտեսվարող սուբյեկտներին</w:t>
      </w:r>
      <w:r w:rsidR="0069354B">
        <w:rPr>
          <w:rFonts w:ascii="GHEA Grapalat" w:hAnsi="GHEA Grapalat"/>
          <w:sz w:val="24"/>
          <w:szCs w:val="24"/>
          <w:lang w:val="hy-AM"/>
        </w:rPr>
        <w:t>,</w:t>
      </w:r>
      <w:r w:rsidR="00510D34">
        <w:rPr>
          <w:rFonts w:ascii="GHEA Grapalat" w:hAnsi="GHEA Grapalat"/>
          <w:sz w:val="24"/>
          <w:szCs w:val="24"/>
          <w:lang w:val="hy-AM"/>
        </w:rPr>
        <w:t xml:space="preserve"> </w:t>
      </w:r>
      <w:r w:rsidR="0069354B">
        <w:rPr>
          <w:rFonts w:ascii="GHEA Grapalat" w:hAnsi="GHEA Grapalat"/>
          <w:sz w:val="24"/>
          <w:szCs w:val="24"/>
          <w:lang w:val="hy-AM"/>
        </w:rPr>
        <w:t xml:space="preserve">համաձայն </w:t>
      </w:r>
      <w:r w:rsidR="00510D34">
        <w:rPr>
          <w:rFonts w:ascii="GHEA Grapalat" w:hAnsi="GHEA Grapalat"/>
          <w:sz w:val="24"/>
          <w:szCs w:val="24"/>
          <w:lang w:val="hy-AM"/>
        </w:rPr>
        <w:t xml:space="preserve">«Տեսչական մարմինների մասին» ՀՀ օրենքի 13-րդ հոդվածի 2-րդ մասով ամրագրված պահանջների: </w:t>
      </w:r>
      <w:r w:rsidR="00DD54D1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065FD1" w:rsidRPr="00720D1B" w:rsidRDefault="00065FD1" w:rsidP="00B03BE8">
      <w:pPr>
        <w:shd w:val="clear" w:color="auto" w:fill="FFFFFF"/>
        <w:spacing w:after="0" w:line="240" w:lineRule="auto"/>
        <w:ind w:firstLine="709"/>
        <w:rPr>
          <w:rFonts w:ascii="Sylfaen" w:eastAsia="Times New Roman" w:hAnsi="Sylfaen"/>
          <w:color w:val="000000"/>
          <w:sz w:val="18"/>
          <w:szCs w:val="18"/>
          <w:lang w:val="af-ZA"/>
        </w:rPr>
      </w:pPr>
      <w:r w:rsidRPr="00987DB0">
        <w:rPr>
          <w:rFonts w:ascii="GHEA Grapalat" w:hAnsi="GHEA Grapalat"/>
          <w:sz w:val="24"/>
          <w:szCs w:val="24"/>
          <w:lang w:val="hy-AM"/>
        </w:rPr>
        <w:t>Առդիր՝   26</w:t>
      </w:r>
      <w:r w:rsidR="00FF49AC">
        <w:rPr>
          <w:rFonts w:ascii="GHEA Grapalat" w:hAnsi="GHEA Grapalat"/>
          <w:sz w:val="24"/>
          <w:szCs w:val="24"/>
          <w:lang w:val="hy-AM"/>
        </w:rPr>
        <w:t>8</w:t>
      </w:r>
      <w:r w:rsidRPr="00987DB0">
        <w:rPr>
          <w:rFonts w:ascii="GHEA Grapalat" w:hAnsi="GHEA Grapalat"/>
          <w:sz w:val="24"/>
          <w:szCs w:val="24"/>
          <w:lang w:val="hy-AM"/>
        </w:rPr>
        <w:t xml:space="preserve"> էջ:</w:t>
      </w:r>
      <w:r w:rsidRPr="00F46679">
        <w:rPr>
          <w:rFonts w:ascii="Sylfaen" w:eastAsia="Times New Roman" w:hAnsi="Sylfaen"/>
          <w:color w:val="000000"/>
          <w:sz w:val="18"/>
          <w:szCs w:val="18"/>
          <w:lang w:val="af-ZA"/>
        </w:rPr>
        <w:t xml:space="preserve"> </w:t>
      </w:r>
    </w:p>
    <w:p w:rsidR="00065FD1" w:rsidRDefault="00065FD1" w:rsidP="00065FD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065FD1" w:rsidRPr="00951ADB" w:rsidRDefault="00065FD1" w:rsidP="00065FD1">
      <w:pPr>
        <w:spacing w:after="0" w:line="360" w:lineRule="auto"/>
        <w:jc w:val="center"/>
        <w:rPr>
          <w:rFonts w:ascii="GHEA Grapalat" w:hAnsi="GHEA Grapalat"/>
          <w:b/>
          <w:bCs/>
          <w:sz w:val="2"/>
          <w:szCs w:val="24"/>
          <w:lang w:val="hy-AM"/>
        </w:rPr>
      </w:pPr>
    </w:p>
    <w:p w:rsidR="00AD3C0C" w:rsidRDefault="00800F57" w:rsidP="00B03BE8">
      <w:pPr>
        <w:spacing w:after="0" w:line="240" w:lineRule="auto"/>
        <w:ind w:firstLine="709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ՀԱՐԳԱՆՔՈՎ՝                                                       ԱՆԱՀԻՏ ԱՎԱՆԵՍՅԱՆ</w:t>
      </w:r>
    </w:p>
    <w:p w:rsidR="00AD3C0C" w:rsidRDefault="00AD3C0C" w:rsidP="00AD3C0C">
      <w:pPr>
        <w:tabs>
          <w:tab w:val="left" w:pos="2755"/>
        </w:tabs>
        <w:spacing w:after="0" w:line="240" w:lineRule="auto"/>
        <w:ind w:firstLine="709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5pt;height:96.25pt">
            <v:imagedata r:id="rId6" o:title=""/>
            <o:lock v:ext="edit" ungrouping="t" rotation="t" cropping="t" verticies="t" text="t" grouping="t"/>
            <o:signatureline v:ext="edit" id="{BACE4819-2016-4B9E-B689-44AAAC47AA0F}" provid="{00000000-0000-0000-0000-000000000000}" issignatureline="t"/>
          </v:shape>
        </w:pict>
      </w:r>
      <w:bookmarkStart w:id="0" w:name="_GoBack"/>
      <w:bookmarkEnd w:id="0"/>
    </w:p>
    <w:p w:rsidR="00800F57" w:rsidRPr="005A4E60" w:rsidRDefault="00800F57" w:rsidP="00B03BE8">
      <w:pPr>
        <w:spacing w:after="0" w:line="240" w:lineRule="auto"/>
        <w:ind w:firstLine="709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                </w:t>
      </w:r>
      <w:r w:rsidRPr="0077541B">
        <w:rPr>
          <w:rFonts w:ascii="GHEA Grapalat" w:hAnsi="GHEA Grapalat" w:cs="Sylfaen"/>
          <w:sz w:val="24"/>
          <w:szCs w:val="24"/>
          <w:lang w:val="hy-AM"/>
        </w:rPr>
        <w:t xml:space="preserve">                </w:t>
      </w:r>
      <w:r w:rsidRPr="005F3737">
        <w:rPr>
          <w:rFonts w:ascii="GHEA Grapalat" w:hAnsi="GHEA Grapalat" w:cs="Sylfaen"/>
          <w:sz w:val="24"/>
          <w:szCs w:val="24"/>
          <w:lang w:val="hy-AM"/>
        </w:rPr>
        <w:t xml:space="preserve">           </w:t>
      </w:r>
      <w:r>
        <w:rPr>
          <w:rFonts w:ascii="GHEA Grapalat" w:hAnsi="GHEA Grapalat" w:cs="Sylfaen"/>
          <w:sz w:val="24"/>
          <w:szCs w:val="24"/>
          <w:lang w:val="hy-AM"/>
        </w:rPr>
        <w:t xml:space="preserve">           </w:t>
      </w:r>
      <w:r w:rsidRPr="0069168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ab/>
      </w:r>
    </w:p>
    <w:p w:rsidR="00800F57" w:rsidRDefault="00800F57" w:rsidP="00800F57">
      <w:pPr>
        <w:spacing w:after="0"/>
        <w:ind w:right="-464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Կատարող</w:t>
      </w:r>
      <w:r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>
        <w:rPr>
          <w:rFonts w:ascii="GHEA Grapalat" w:hAnsi="GHEA Grapalat" w:cs="Sylfaen"/>
          <w:sz w:val="16"/>
          <w:szCs w:val="16"/>
          <w:lang w:val="hy-AM"/>
        </w:rPr>
        <w:t>Մարիամ Ղուկասյան</w:t>
      </w:r>
    </w:p>
    <w:p w:rsidR="00951ADB" w:rsidRDefault="00800F57" w:rsidP="00951ADB">
      <w:pPr>
        <w:spacing w:after="0"/>
        <w:ind w:right="-464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ԱՆ</w:t>
      </w:r>
      <w:r>
        <w:rPr>
          <w:rFonts w:ascii="GHEA Grapalat" w:hAnsi="GHEA Grapalat" w:cs="Sylfaen"/>
          <w:sz w:val="16"/>
          <w:szCs w:val="16"/>
          <w:lang w:val="af-ZA"/>
        </w:rPr>
        <w:t xml:space="preserve"> «</w:t>
      </w:r>
      <w:r>
        <w:rPr>
          <w:rFonts w:ascii="GHEA Grapalat" w:hAnsi="GHEA Grapalat" w:cs="Sylfaen"/>
          <w:sz w:val="16"/>
          <w:szCs w:val="16"/>
          <w:lang w:val="hy-AM"/>
        </w:rPr>
        <w:t>ՀՎԿ ԱԶԳԱՅԻՆ ԿԵՆՏՐՈՆ</w:t>
      </w:r>
      <w:r>
        <w:rPr>
          <w:rFonts w:ascii="GHEA Grapalat" w:hAnsi="GHEA Grapalat" w:cs="Sylfaen"/>
          <w:sz w:val="16"/>
          <w:szCs w:val="16"/>
          <w:lang w:val="af-ZA"/>
        </w:rPr>
        <w:t>» ՊՈԱԿ</w:t>
      </w:r>
    </w:p>
    <w:p w:rsidR="00720D1B" w:rsidRPr="00C43F26" w:rsidRDefault="00800F57" w:rsidP="00951ADB">
      <w:pPr>
        <w:spacing w:after="0"/>
        <w:ind w:right="-464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A71087">
        <w:rPr>
          <w:rFonts w:ascii="GHEA Grapalat" w:hAnsi="GHEA Grapalat" w:cs="Sylfaen"/>
          <w:sz w:val="16"/>
          <w:szCs w:val="16"/>
          <w:lang w:val="hy-AM"/>
        </w:rPr>
        <w:t>Հեռ</w:t>
      </w:r>
      <w:r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>
        <w:rPr>
          <w:rFonts w:ascii="GHEA Grapalat" w:hAnsi="GHEA Grapalat" w:cs="Sylfaen"/>
          <w:sz w:val="16"/>
          <w:szCs w:val="16"/>
          <w:lang w:val="hy-AM"/>
        </w:rPr>
        <w:t>012808083</w:t>
      </w:r>
    </w:p>
    <w:sectPr w:rsidR="00720D1B" w:rsidRPr="00C43F26" w:rsidSect="00AD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26" w:bottom="0" w:left="1418" w:header="53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F97" w:rsidRDefault="00333F97">
      <w:r>
        <w:separator/>
      </w:r>
    </w:p>
  </w:endnote>
  <w:endnote w:type="continuationSeparator" w:id="0">
    <w:p w:rsidR="00333F97" w:rsidRDefault="0033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charset w:val="CC"/>
    <w:family w:val="auto"/>
    <w:pitch w:val="variable"/>
    <w:sig w:usb0="A1002E8F" w:usb1="10000008" w:usb2="00000000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113" w:rsidRDefault="00DB71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113" w:rsidRDefault="00DB71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8AC" w:rsidRPr="00FA761A" w:rsidRDefault="00AD3C0C" w:rsidP="00FA761A">
    <w:pPr>
      <w:pStyle w:val="Footer"/>
      <w:rPr>
        <w:rFonts w:ascii="GHEA Grapalat" w:hAnsi="GHEA Grapalat"/>
        <w:lang w:val="en-US"/>
      </w:rPr>
    </w:pPr>
    <w:r>
      <w:rPr>
        <w:rFonts w:ascii="GHEA Grapalat" w:hAnsi="GHEA Grapalat"/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14337" type="#_x0000_t202" style="position:absolute;margin-left:136.8pt;margin-top:9.1pt;width:343.75pt;height:45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" filled="f" stroked="f">
          <v:textbox style="mso-next-textbox:#Text Box 5" inset=",1.3mm">
            <w:txbxContent>
              <w:p w:rsidR="00FA761A" w:rsidRPr="00AA1C91" w:rsidRDefault="00FA761A" w:rsidP="00AA1C91">
                <w:pPr>
                  <w:pStyle w:val="NormalWeb"/>
                  <w:spacing w:before="0" w:beforeAutospacing="0" w:after="0" w:afterAutospacing="0" w:line="240" w:lineRule="auto"/>
                  <w:jc w:val="center"/>
                  <w:rPr>
                    <w:rFonts w:ascii="GHEA Grapalat" w:hAnsi="GHEA Grapalat"/>
                    <w:b/>
                    <w:sz w:val="18"/>
                    <w:szCs w:val="18"/>
                    <w:lang w:val="en-US"/>
                  </w:rPr>
                </w:pP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Հայաստանի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Հանրապետություն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,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Երևան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0010,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Կառավարական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տուն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N 3</w:t>
                </w:r>
                <w:r w:rsidR="00AA1C91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="00436BC1">
                  <w:rPr>
                    <w:rFonts w:ascii="GHEA Grapalat" w:hAnsi="GHEA Grapalat" w:cs="Sylfaen"/>
                    <w:b/>
                    <w:bCs/>
                    <w:kern w:val="32"/>
                    <w:sz w:val="18"/>
                    <w:szCs w:val="18"/>
                    <w:lang w:val="hy-AM"/>
                  </w:rPr>
                  <w:t>Հ</w:t>
                </w:r>
                <w:r w:rsidRPr="00FA761A">
                  <w:rPr>
                    <w:rFonts w:ascii="GHEA Grapalat" w:hAnsi="GHEA Grapalat" w:cs="Sylfaen"/>
                    <w:b/>
                    <w:bCs/>
                    <w:kern w:val="32"/>
                    <w:sz w:val="18"/>
                    <w:szCs w:val="18"/>
                  </w:rPr>
                  <w:t>եռ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>.</w:t>
                </w:r>
                <w:r w:rsidR="00AA1C91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>`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 xml:space="preserve"> (+ 374 60) 80 80 03</w:t>
                </w:r>
                <w:r w:rsidR="00CA1C61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bCs/>
                    <w:sz w:val="18"/>
                    <w:szCs w:val="18"/>
                  </w:rPr>
                  <w:t>էլ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 xml:space="preserve">. </w:t>
                </w:r>
                <w:r w:rsidRPr="00FA761A">
                  <w:rPr>
                    <w:rFonts w:ascii="GHEA Grapalat" w:hAnsi="GHEA Grapalat" w:cs="Sylfaen"/>
                    <w:b/>
                    <w:bCs/>
                    <w:sz w:val="18"/>
                    <w:szCs w:val="18"/>
                  </w:rPr>
                  <w:t>փոստ</w:t>
                </w:r>
                <w:r w:rsidR="00AA1C91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>`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minister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hy-AM"/>
                  </w:rPr>
                  <w:t>@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moh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hy-AM"/>
                  </w:rPr>
                  <w:t>.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am</w:t>
                </w:r>
              </w:p>
            </w:txbxContent>
          </v:textbox>
        </v:shape>
      </w:pict>
    </w:r>
    <w:r w:rsidR="00FA761A">
      <w:rPr>
        <w:noProof/>
        <w:lang w:val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-61954</wp:posOffset>
          </wp:positionH>
          <wp:positionV relativeFrom="paragraph">
            <wp:posOffset>175757</wp:posOffset>
          </wp:positionV>
          <wp:extent cx="1537970" cy="345440"/>
          <wp:effectExtent l="0" t="0" r="0" b="0"/>
          <wp:wrapTight wrapText="bothSides">
            <wp:wrapPolygon edited="0">
              <wp:start x="1338" y="0"/>
              <wp:lineTo x="0" y="5956"/>
              <wp:lineTo x="0" y="11912"/>
              <wp:lineTo x="803" y="20250"/>
              <wp:lineTo x="20334" y="20250"/>
              <wp:lineTo x="20334" y="19059"/>
              <wp:lineTo x="21404" y="7147"/>
              <wp:lineTo x="21404" y="0"/>
              <wp:lineTo x="1338" y="0"/>
            </wp:wrapPolygon>
          </wp:wrapTight>
          <wp:docPr id="8" name="Picture 8" descr="C:\Users\MOH\Desktop\LOGOmo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OH\Desktop\LOGOmo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45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F97" w:rsidRDefault="00333F97">
      <w:r>
        <w:separator/>
      </w:r>
    </w:p>
  </w:footnote>
  <w:footnote w:type="continuationSeparator" w:id="0">
    <w:p w:rsidR="00333F97" w:rsidRDefault="00333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113" w:rsidRDefault="00DB71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3F2" w:rsidRPr="00A04864" w:rsidRDefault="002943F2" w:rsidP="00A04864">
    <w:pPr>
      <w:pStyle w:val="Header"/>
    </w:pPr>
    <w:r w:rsidRPr="00A04864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65D" w:rsidRDefault="00AD3C0C" w:rsidP="0052465D">
    <w:pPr>
      <w:jc w:val="center"/>
      <w:rPr>
        <w:rFonts w:ascii="GHEA Grapalat" w:hAnsi="GHEA Grapalat" w:cs="Sylfaen"/>
        <w:lang w:val="en-US"/>
      </w:rPr>
    </w:pPr>
    <w:r>
      <w:rPr>
        <w:rFonts w:ascii="GHEA Grapalat" w:hAnsi="GHEA Grapalat"/>
        <w:noProof/>
        <w:szCs w:val="24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4339" type="#_x0000_t202" style="position:absolute;left:0;text-align:left;margin-left:5715.8pt;margin-top:8.75pt;width:361.9pt;height:56.95pt;z-index:25166540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" filled="f" stroked="f">
          <v:textbox style="mso-next-textbox:#Text Box 1" inset=",2.3mm">
            <w:txbxContent>
              <w:p w:rsidR="0052465D" w:rsidRDefault="0052465D" w:rsidP="0052465D">
                <w:pPr>
                  <w:spacing w:after="0" w:line="240" w:lineRule="auto"/>
                  <w:jc w:val="center"/>
                  <w:rPr>
                    <w:rFonts w:ascii="GHEA Grapalat" w:hAnsi="GHEA Grapalat" w:cs="Sylfaen"/>
                    <w:lang w:val="en-US"/>
                  </w:rPr>
                </w:pPr>
                <w:r w:rsidRPr="00A04864">
                  <w:rPr>
                    <w:rFonts w:ascii="GHEA Grapalat" w:hAnsi="GHEA Grapalat" w:cs="Sylfaen"/>
                    <w:lang w:val="en-US"/>
                  </w:rPr>
                  <w:t>ՀԱՅԱՍՏԱՆԻ</w:t>
                </w:r>
                <w:r w:rsidRPr="00A04864">
                  <w:rPr>
                    <w:rFonts w:ascii="GHEA Grapalat" w:hAnsi="GHEA Grapalat"/>
                    <w:lang w:val="en-US"/>
                  </w:rPr>
                  <w:t xml:space="preserve"> </w:t>
                </w:r>
                <w:r w:rsidRPr="00A04864">
                  <w:rPr>
                    <w:rFonts w:ascii="GHEA Grapalat" w:hAnsi="GHEA Grapalat" w:cs="Sylfaen"/>
                    <w:lang w:val="en-US"/>
                  </w:rPr>
                  <w:t>ՀԱՆՐԱՊԵՏՈՒԹՅԱՆ</w:t>
                </w:r>
              </w:p>
              <w:p w:rsidR="0052465D" w:rsidRPr="003C3815" w:rsidRDefault="0052465D" w:rsidP="0052465D">
                <w:pPr>
                  <w:spacing w:after="0" w:line="240" w:lineRule="auto"/>
                  <w:jc w:val="center"/>
                  <w:rPr>
                    <w:rFonts w:ascii="GHEA Grapalat" w:hAnsi="GHEA Grapalat" w:cs="Times Armenian"/>
                    <w:szCs w:val="24"/>
                    <w:lang w:val="en-US"/>
                  </w:rPr>
                </w:pPr>
                <w:r w:rsidRPr="00A04864">
                  <w:rPr>
                    <w:rFonts w:ascii="GHEA Grapalat" w:hAnsi="GHEA Grapalat" w:cs="Sylfaen"/>
                    <w:lang w:val="en-US"/>
                  </w:rPr>
                  <w:t>ԱՌՈՂՋԱՊԱՀՈՒԹՅԱՆ</w:t>
                </w:r>
                <w:r w:rsidRPr="00A04864">
                  <w:rPr>
                    <w:rFonts w:ascii="GHEA Grapalat" w:hAnsi="GHEA Grapalat"/>
                    <w:lang w:val="en-US"/>
                  </w:rPr>
                  <w:t xml:space="preserve"> </w:t>
                </w:r>
                <w:r w:rsidRPr="00A04864">
                  <w:rPr>
                    <w:rFonts w:ascii="GHEA Grapalat" w:hAnsi="GHEA Grapalat" w:cs="Sylfaen"/>
                    <w:lang w:val="en-US"/>
                  </w:rPr>
                  <w:t>ՆԱԽԱՐԱՐՈՒԹՅՈՒՆ</w:t>
                </w:r>
              </w:p>
              <w:p w:rsidR="0052465D" w:rsidRPr="00CA1C61" w:rsidRDefault="0052465D" w:rsidP="0052465D">
                <w:pPr>
                  <w:spacing w:after="0" w:line="240" w:lineRule="auto"/>
                  <w:jc w:val="center"/>
                  <w:rPr>
                    <w:rFonts w:ascii="GHEA Grapalat" w:hAnsi="GHEA Grapalat"/>
                    <w:b/>
                    <w:bCs/>
                    <w:szCs w:val="24"/>
                    <w:lang w:val="en-US"/>
                  </w:rPr>
                </w:pPr>
                <w:r w:rsidRPr="00CA1C61">
                  <w:rPr>
                    <w:rFonts w:ascii="GHEA Grapalat" w:hAnsi="GHEA Grapalat" w:cs="Sylfaen"/>
                    <w:b/>
                    <w:bCs/>
                    <w:szCs w:val="24"/>
                    <w:lang w:val="en-US"/>
                  </w:rPr>
                  <w:t>ՆԱԽԱՐԱՐ</w:t>
                </w:r>
              </w:p>
            </w:txbxContent>
          </v:textbox>
          <w10:wrap anchorx="margin"/>
        </v:shape>
      </w:pict>
    </w:r>
    <w:r w:rsidR="0052465D">
      <w:rPr>
        <w:noProof/>
        <w:lang w:val="en-US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11236</wp:posOffset>
          </wp:positionV>
          <wp:extent cx="930275" cy="890270"/>
          <wp:effectExtent l="0" t="0" r="3175" b="5080"/>
          <wp:wrapTight wrapText="bothSides">
            <wp:wrapPolygon edited="0">
              <wp:start x="0" y="0"/>
              <wp:lineTo x="0" y="21261"/>
              <wp:lineTo x="21231" y="21261"/>
              <wp:lineTo x="21231" y="0"/>
              <wp:lineTo x="0" y="0"/>
            </wp:wrapPolygon>
          </wp:wrapTight>
          <wp:docPr id="7" name="Picture 7" descr="Untitled-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89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2465D" w:rsidRDefault="0052465D" w:rsidP="0052465D">
    <w:pPr>
      <w:rPr>
        <w:rFonts w:ascii="GHEA Grapalat" w:hAnsi="GHEA Grapalat" w:cs="Sylfaen"/>
        <w:lang w:val="en-US"/>
      </w:rPr>
    </w:pPr>
  </w:p>
  <w:p w:rsidR="0052465D" w:rsidRPr="005648AC" w:rsidRDefault="0052465D" w:rsidP="0052465D">
    <w:pPr>
      <w:rPr>
        <w:rFonts w:ascii="GHEA Grapalat" w:hAnsi="GHEA Grapalat"/>
        <w:lang w:val="en-US"/>
      </w:rPr>
    </w:pPr>
  </w:p>
  <w:p w:rsidR="0052465D" w:rsidRPr="003C3815" w:rsidRDefault="0052465D" w:rsidP="0052465D">
    <w:pPr>
      <w:pBdr>
        <w:bottom w:val="thinThickSmallGap" w:sz="24" w:space="0" w:color="auto"/>
      </w:pBdr>
      <w:rPr>
        <w:rFonts w:ascii="GHEA Grapalat" w:hAnsi="GHEA Grapalat"/>
        <w:sz w:val="2"/>
        <w:lang w:val="en-US"/>
      </w:rPr>
    </w:pPr>
  </w:p>
  <w:p w:rsidR="0052465D" w:rsidRPr="003C3815" w:rsidRDefault="0052465D" w:rsidP="0052465D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/>
        <w:b w:val="0"/>
        <w:sz w:val="18"/>
        <w:szCs w:val="20"/>
      </w:rPr>
      <w:t xml:space="preserve">______________N </w:t>
    </w:r>
    <w:r>
      <w:rPr>
        <w:rFonts w:ascii="GHEA Grapalat" w:hAnsi="GHEA Grapalat"/>
        <w:b w:val="0"/>
        <w:sz w:val="18"/>
        <w:szCs w:val="20"/>
      </w:rPr>
      <w:t>_________________</w:t>
    </w:r>
  </w:p>
  <w:p w:rsidR="0052465D" w:rsidRDefault="0052465D" w:rsidP="0052465D">
    <w:pPr>
      <w:pStyle w:val="Heading1"/>
      <w:spacing w:before="0" w:after="0"/>
    </w:pPr>
    <w:r w:rsidRPr="003C3815">
      <w:rPr>
        <w:rFonts w:ascii="GHEA Grapalat" w:hAnsi="GHEA Grapalat" w:cs="Sylfaen"/>
        <w:b w:val="0"/>
        <w:sz w:val="18"/>
        <w:szCs w:val="20"/>
        <w:lang w:val="ru-RU"/>
      </w:rPr>
      <w:t>Ձեր</w:t>
    </w:r>
    <w:r>
      <w:rPr>
        <w:rFonts w:ascii="GHEA Grapalat" w:hAnsi="GHEA Grapalat" w:cs="Times Armenian"/>
        <w:b w:val="0"/>
        <w:sz w:val="18"/>
        <w:szCs w:val="20"/>
      </w:rPr>
      <w:t xml:space="preserve"> N 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4342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AE8"/>
    <w:rsid w:val="00003E19"/>
    <w:rsid w:val="00027DD8"/>
    <w:rsid w:val="00042AF9"/>
    <w:rsid w:val="00065FD1"/>
    <w:rsid w:val="00083873"/>
    <w:rsid w:val="000839E5"/>
    <w:rsid w:val="00085FB8"/>
    <w:rsid w:val="00092FA3"/>
    <w:rsid w:val="000B75DA"/>
    <w:rsid w:val="000F05C5"/>
    <w:rsid w:val="000F6317"/>
    <w:rsid w:val="00100C62"/>
    <w:rsid w:val="0010404D"/>
    <w:rsid w:val="00105C2A"/>
    <w:rsid w:val="00127DCD"/>
    <w:rsid w:val="0013579D"/>
    <w:rsid w:val="001359AB"/>
    <w:rsid w:val="00163841"/>
    <w:rsid w:val="00171E13"/>
    <w:rsid w:val="0018238E"/>
    <w:rsid w:val="001856F6"/>
    <w:rsid w:val="00186AE8"/>
    <w:rsid w:val="00197017"/>
    <w:rsid w:val="001A745F"/>
    <w:rsid w:val="001B590C"/>
    <w:rsid w:val="001D53BB"/>
    <w:rsid w:val="001D554B"/>
    <w:rsid w:val="00261F77"/>
    <w:rsid w:val="002943F2"/>
    <w:rsid w:val="00296A89"/>
    <w:rsid w:val="002C0CFC"/>
    <w:rsid w:val="002E62F3"/>
    <w:rsid w:val="00305C11"/>
    <w:rsid w:val="00312D14"/>
    <w:rsid w:val="00333F97"/>
    <w:rsid w:val="00341768"/>
    <w:rsid w:val="003441C4"/>
    <w:rsid w:val="003556B6"/>
    <w:rsid w:val="00393BC6"/>
    <w:rsid w:val="003A1C8F"/>
    <w:rsid w:val="003A34A5"/>
    <w:rsid w:val="003A576A"/>
    <w:rsid w:val="003C3815"/>
    <w:rsid w:val="004140F6"/>
    <w:rsid w:val="00421CBC"/>
    <w:rsid w:val="00426DD7"/>
    <w:rsid w:val="004344E8"/>
    <w:rsid w:val="00436BC1"/>
    <w:rsid w:val="0044009E"/>
    <w:rsid w:val="00440735"/>
    <w:rsid w:val="0046293A"/>
    <w:rsid w:val="004967AA"/>
    <w:rsid w:val="004A0516"/>
    <w:rsid w:val="004C6040"/>
    <w:rsid w:val="00503604"/>
    <w:rsid w:val="00510D34"/>
    <w:rsid w:val="0052465D"/>
    <w:rsid w:val="005274DD"/>
    <w:rsid w:val="005423D1"/>
    <w:rsid w:val="00563ADD"/>
    <w:rsid w:val="005648AC"/>
    <w:rsid w:val="00584412"/>
    <w:rsid w:val="00593C8C"/>
    <w:rsid w:val="005A1004"/>
    <w:rsid w:val="005A2040"/>
    <w:rsid w:val="005A5357"/>
    <w:rsid w:val="005A6799"/>
    <w:rsid w:val="005F3558"/>
    <w:rsid w:val="00601C57"/>
    <w:rsid w:val="00656B3C"/>
    <w:rsid w:val="0067145F"/>
    <w:rsid w:val="00685D49"/>
    <w:rsid w:val="0069354B"/>
    <w:rsid w:val="006A42E6"/>
    <w:rsid w:val="006A5694"/>
    <w:rsid w:val="006B1964"/>
    <w:rsid w:val="006D023C"/>
    <w:rsid w:val="006E1F3D"/>
    <w:rsid w:val="006E635F"/>
    <w:rsid w:val="00702D0F"/>
    <w:rsid w:val="007068AB"/>
    <w:rsid w:val="00714BE1"/>
    <w:rsid w:val="00720D1B"/>
    <w:rsid w:val="00724BE6"/>
    <w:rsid w:val="00730B12"/>
    <w:rsid w:val="00732804"/>
    <w:rsid w:val="00736940"/>
    <w:rsid w:val="0075209B"/>
    <w:rsid w:val="00757788"/>
    <w:rsid w:val="00776B49"/>
    <w:rsid w:val="00791DDC"/>
    <w:rsid w:val="007A3561"/>
    <w:rsid w:val="007A4E0B"/>
    <w:rsid w:val="007A5249"/>
    <w:rsid w:val="007B15FA"/>
    <w:rsid w:val="007D44EE"/>
    <w:rsid w:val="00800438"/>
    <w:rsid w:val="00800F57"/>
    <w:rsid w:val="00815217"/>
    <w:rsid w:val="00827F43"/>
    <w:rsid w:val="00841E57"/>
    <w:rsid w:val="0085650A"/>
    <w:rsid w:val="00866875"/>
    <w:rsid w:val="00876D7F"/>
    <w:rsid w:val="008B7E7D"/>
    <w:rsid w:val="008C7C49"/>
    <w:rsid w:val="008D6199"/>
    <w:rsid w:val="008F70FF"/>
    <w:rsid w:val="00951ADB"/>
    <w:rsid w:val="00953C1F"/>
    <w:rsid w:val="0095462E"/>
    <w:rsid w:val="00967D8A"/>
    <w:rsid w:val="00972256"/>
    <w:rsid w:val="00983264"/>
    <w:rsid w:val="00987DB0"/>
    <w:rsid w:val="009B2B7C"/>
    <w:rsid w:val="009C1FC0"/>
    <w:rsid w:val="009F7389"/>
    <w:rsid w:val="00A04864"/>
    <w:rsid w:val="00A628F3"/>
    <w:rsid w:val="00A678EB"/>
    <w:rsid w:val="00AA1C91"/>
    <w:rsid w:val="00AB0472"/>
    <w:rsid w:val="00AD2809"/>
    <w:rsid w:val="00AD3C0C"/>
    <w:rsid w:val="00AD4828"/>
    <w:rsid w:val="00AD4A51"/>
    <w:rsid w:val="00AF6D26"/>
    <w:rsid w:val="00B03BE8"/>
    <w:rsid w:val="00B05A0B"/>
    <w:rsid w:val="00B20DE6"/>
    <w:rsid w:val="00B27953"/>
    <w:rsid w:val="00B34B60"/>
    <w:rsid w:val="00B353BF"/>
    <w:rsid w:val="00B43AE3"/>
    <w:rsid w:val="00B81528"/>
    <w:rsid w:val="00B84FA1"/>
    <w:rsid w:val="00B91CD2"/>
    <w:rsid w:val="00BA7D73"/>
    <w:rsid w:val="00BE7BE8"/>
    <w:rsid w:val="00C43F26"/>
    <w:rsid w:val="00C71ED2"/>
    <w:rsid w:val="00CA1C61"/>
    <w:rsid w:val="00CA1EA9"/>
    <w:rsid w:val="00CB2043"/>
    <w:rsid w:val="00CD6A46"/>
    <w:rsid w:val="00CF5210"/>
    <w:rsid w:val="00D15711"/>
    <w:rsid w:val="00D41521"/>
    <w:rsid w:val="00D5667D"/>
    <w:rsid w:val="00D567A1"/>
    <w:rsid w:val="00D66426"/>
    <w:rsid w:val="00D93C7F"/>
    <w:rsid w:val="00D941A5"/>
    <w:rsid w:val="00DB2C1A"/>
    <w:rsid w:val="00DB7113"/>
    <w:rsid w:val="00DD54D1"/>
    <w:rsid w:val="00DD6135"/>
    <w:rsid w:val="00DF3C5D"/>
    <w:rsid w:val="00E1341E"/>
    <w:rsid w:val="00E30094"/>
    <w:rsid w:val="00EA77B5"/>
    <w:rsid w:val="00EC5C61"/>
    <w:rsid w:val="00ED602E"/>
    <w:rsid w:val="00ED7073"/>
    <w:rsid w:val="00ED7AEC"/>
    <w:rsid w:val="00EE55D8"/>
    <w:rsid w:val="00EF0DDB"/>
    <w:rsid w:val="00F02B56"/>
    <w:rsid w:val="00F34064"/>
    <w:rsid w:val="00F35582"/>
    <w:rsid w:val="00F37150"/>
    <w:rsid w:val="00F93B09"/>
    <w:rsid w:val="00FA0BEF"/>
    <w:rsid w:val="00FA761A"/>
    <w:rsid w:val="00FD1B77"/>
    <w:rsid w:val="00FD1FE2"/>
    <w:rsid w:val="00FE770F"/>
    <w:rsid w:val="00FF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2"/>
    <o:shapelayout v:ext="edit">
      <o:idmap v:ext="edit" data="1"/>
    </o:shapelayout>
  </w:shapeDefaults>
  <w:decimalSymbol w:val=","/>
  <w:listSeparator w:val=";"/>
  <w14:docId w14:val="21982812"/>
  <w15:docId w15:val="{22E9D308-3B56-4E78-AD0D-BDBE8083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8AC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qFormat/>
    <w:rsid w:val="007068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D6A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068AB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7068AB"/>
    <w:pPr>
      <w:tabs>
        <w:tab w:val="center" w:pos="4677"/>
        <w:tab w:val="right" w:pos="9355"/>
      </w:tabs>
    </w:pPr>
  </w:style>
  <w:style w:type="paragraph" w:customStyle="1" w:styleId="Char1CharCharCharCharCharCharCharCharCharCharCharChar">
    <w:name w:val="Char1 Char Char Char Char Char Char Char Char Char Char Char Char"/>
    <w:basedOn w:val="Normal"/>
    <w:rsid w:val="00800438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CharChar">
    <w:name w:val="Char Char"/>
    <w:basedOn w:val="Normal"/>
    <w:rsid w:val="004C6040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Hyperlink">
    <w:name w:val="Hyperlink"/>
    <w:unhideWhenUsed/>
    <w:rsid w:val="00F34064"/>
    <w:rPr>
      <w:color w:val="0000FF"/>
      <w:u w:val="single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Char Char Char,Char Char Char Char,Знак,webb,Знак Знак"/>
    <w:basedOn w:val="Normal"/>
    <w:uiPriority w:val="99"/>
    <w:unhideWhenUsed/>
    <w:qFormat/>
    <w:rsid w:val="00F3406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harChar0">
    <w:name w:val="Знак Знак Char Char"/>
    <w:basedOn w:val="Normal"/>
    <w:rsid w:val="00F34064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Emphasis">
    <w:name w:val="Emphasis"/>
    <w:qFormat/>
    <w:rsid w:val="0013579D"/>
    <w:rPr>
      <w:i/>
      <w:iCs/>
    </w:rPr>
  </w:style>
  <w:style w:type="character" w:customStyle="1" w:styleId="apple-style-span">
    <w:name w:val="apple-style-span"/>
    <w:basedOn w:val="DefaultParagraphFont"/>
    <w:rsid w:val="007D44EE"/>
  </w:style>
  <w:style w:type="paragraph" w:styleId="NoSpacing">
    <w:name w:val="No Spacing"/>
    <w:uiPriority w:val="1"/>
    <w:qFormat/>
    <w:rsid w:val="00CD6A46"/>
    <w:rPr>
      <w:rFonts w:ascii="Calibri" w:eastAsia="Calibri" w:hAnsi="Calibri"/>
      <w:sz w:val="22"/>
      <w:szCs w:val="22"/>
      <w:lang w:val="ru-RU"/>
    </w:rPr>
  </w:style>
  <w:style w:type="character" w:customStyle="1" w:styleId="Heading3Char">
    <w:name w:val="Heading 3 Char"/>
    <w:basedOn w:val="DefaultParagraphFont"/>
    <w:link w:val="Heading3"/>
    <w:semiHidden/>
    <w:rsid w:val="00CD6A4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  <w:style w:type="character" w:styleId="Strong">
    <w:name w:val="Strong"/>
    <w:basedOn w:val="DefaultParagraphFont"/>
    <w:uiPriority w:val="22"/>
    <w:qFormat/>
    <w:rsid w:val="00987D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6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Desktop\POAK\Blank-Naxararutyun-new\Naxar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dUCKg6QWlzvlHrBaROhhs2RsCgYdMX3uByCJiMO8JSI=</DigestValue>
    </Reference>
    <Reference Type="http://www.w3.org/2000/09/xmldsig#Object" URI="#idOfficeObject">
      <DigestMethod Algorithm="http://www.w3.org/2001/04/xmlenc#sha256"/>
      <DigestValue>8VTDbW3eaVgIckFS9DSn8yPuhDxetSUNirE0kNNXOvY=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eaNTfQYaQJvRDyLB1mL8HDBpw0OaCOAw23pT+18isWM=</DigestValue>
    </Reference>
    <Reference Type="http://www.w3.org/2000/09/xmldsig#Object" URI="#idValidSigLnImg">
      <DigestMethod Algorithm="http://www.w3.org/2001/04/xmlenc#sha256"/>
      <DigestValue>PhL1PPPWBN6COqWN27nUBjt3muv/y0BMk2JxsMnjLWY=</DigestValue>
    </Reference>
    <Reference Type="http://www.w3.org/2000/09/xmldsig#Object" URI="#idInvalidSigLnImg">
      <DigestMethod Algorithm="http://www.w3.org/2001/04/xmlenc#sha256"/>
      <DigestValue>dgC2hFDf9/8/xG7TmDmeoMDGei6kHDGAHaAMmBHUv9c=</DigestValue>
    </Reference>
  </SignedInfo>
  <SignatureValue>h/DjtuIshPiJgTMifaoGdNYLpLYywgf2Ckr5WCDOkXvNeF3T1NQ+d/om81mHumVYoDNiYFy1xLIr
5LLBkJUS2aaisPIHWOmzdieQf6cW74rxlVDzqpOL02BNOf6lULW6COP6F2RQa7XazL5byFexdzqW
8534q2xBgqT4YFnRD9gr9m3YeM90ZTCONWIFM1ZuO4C1x/yFQL4clclEKqaPRnaF9k/jmj2iB92T
f/NQVIIR2aJwB4TT1QAOFhMpdB3jkum6mvwhQl6xJCWk1W/Qdae0C93xMF8GRaOeWAyvCGfzyMzH
CVveQgBNAZhWzbg7A1JbkSb3EnmN0+KcMAuUfg==</SignatureValue>
  <KeyInfo>
    <X509Data>
      <X509Certificate>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4tedesTcWQb5AJXjh2LoxjJctsD3/xZAp/cweLkA33o=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v8/hol/YB6OUAXETdSDvM/FWByNA5KM47pGfqgkCvyY=</DigestValue>
      </Reference>
      <Reference URI="/word/document.xml?ContentType=application/vnd.openxmlformats-officedocument.wordprocessingml.document.main+xml">
        <DigestMethod Algorithm="http://www.w3.org/2001/04/xmlenc#sha256"/>
        <DigestValue>YDCjODgCmJ+Wm9gOri7kVlqPJ7x14dwnnVtYlswC+cc=</DigestValue>
      </Reference>
      <Reference URI="/word/endnotes.xml?ContentType=application/vnd.openxmlformats-officedocument.wordprocessingml.endnotes+xml">
        <DigestMethod Algorithm="http://www.w3.org/2001/04/xmlenc#sha256"/>
        <DigestValue>ivNiFRxEZgUQ/bfQ1uv3geeC6WmS+33SUnhBGJ6UWrM=</DigestValue>
      </Reference>
      <Reference URI="/word/fontTable.xml?ContentType=application/vnd.openxmlformats-officedocument.wordprocessingml.fontTable+xml">
        <DigestMethod Algorithm="http://www.w3.org/2001/04/xmlenc#sha256"/>
        <DigestValue>ZzMJ8fcb5BeeWtxFHAeO7T3c48cz/u60INUsBm1nfP4=</DigestValue>
      </Reference>
      <Reference URI="/word/footer1.xml?ContentType=application/vnd.openxmlformats-officedocument.wordprocessingml.footer+xml">
        <DigestMethod Algorithm="http://www.w3.org/2001/04/xmlenc#sha256"/>
        <DigestValue>pHXP1mblX86Wdu2spHxIS5sNC6/cvMw5AYHh0I39slI=</DigestValue>
      </Reference>
      <Reference URI="/word/footer2.xml?ContentType=application/vnd.openxmlformats-officedocument.wordprocessingml.footer+xml">
        <DigestMethod Algorithm="http://www.w3.org/2001/04/xmlenc#sha256"/>
        <DigestValue>pHXP1mblX86Wdu2spHxIS5sNC6/cvMw5AYHh0I39slI=</DigestValue>
      </Reference>
      <Reference URI="/word/footer3.xml?ContentType=application/vnd.openxmlformats-officedocument.wordprocessingml.footer+xml">
        <DigestMethod Algorithm="http://www.w3.org/2001/04/xmlenc#sha256"/>
        <DigestValue>O9bAc81Y4oELhBK1xHTxoawjcmzpdaC2SRa7drk9SuU=</DigestValue>
      </Reference>
      <Reference URI="/word/footnotes.xml?ContentType=application/vnd.openxmlformats-officedocument.wordprocessingml.footnotes+xml">
        <DigestMethod Algorithm="http://www.w3.org/2001/04/xmlenc#sha256"/>
        <DigestValue>S1YkYRgPkf0CzUcsa7BuLxlR3rmKTpMsX3Hkh8mAmws=</DigestValue>
      </Reference>
      <Reference URI="/word/header1.xml?ContentType=application/vnd.openxmlformats-officedocument.wordprocessingml.header+xml">
        <DigestMethod Algorithm="http://www.w3.org/2001/04/xmlenc#sha256"/>
        <DigestValue>kCDejNoKN66134o8BCTnXrQTootywcLxlN4gisbSZ7c=</DigestValue>
      </Reference>
      <Reference URI="/word/header2.xml?ContentType=application/vnd.openxmlformats-officedocument.wordprocessingml.header+xml">
        <DigestMethod Algorithm="http://www.w3.org/2001/04/xmlenc#sha256"/>
        <DigestValue>dNXSa4YUVU4Ln8I49ZtERY0SleDEPQAspz7gE5/KkHo=</DigestValue>
      </Reference>
      <Reference URI="/word/header3.xml?ContentType=application/vnd.openxmlformats-officedocument.wordprocessingml.header+xml">
        <DigestMethod Algorithm="http://www.w3.org/2001/04/xmlenc#sha256"/>
        <DigestValue>rTI/5QFceQeiavApxA8GuD8y5phwydZ7vvUQLOkBuCU=</DigestValue>
      </Reference>
      <Reference URI="/word/media/image1.emf?ContentType=image/x-emf">
        <DigestMethod Algorithm="http://www.w3.org/2001/04/xmlenc#sha256"/>
        <DigestValue>3d2OpzHVGxiTWcOd+qhhsOEGweCQaTLBxZNBJbxLjVI=</DigestValue>
      </Reference>
      <Reference URI="/word/media/image2.jpeg?ContentType=image/jpeg">
        <DigestMethod Algorithm="http://www.w3.org/2001/04/xmlenc#sha256"/>
        <DigestValue>KH31TdmXfU0MspvZa3ndmK+euM9kN9QVXVv6Uzd3eak=</DigestValue>
      </Reference>
      <Reference URI="/word/media/image3.png?ContentType=image/png">
        <DigestMethod Algorithm="http://www.w3.org/2001/04/xmlenc#sha256"/>
        <DigestValue>eOC6KQJh7UZQlDky0pKjHMQG3PKuD7GSIQP6n9PG2fI=</DigestValue>
      </Reference>
      <Reference URI="/word/settings.xml?ContentType=application/vnd.openxmlformats-officedocument.wordprocessingml.settings+xml">
        <DigestMethod Algorithm="http://www.w3.org/2001/04/xmlenc#sha256"/>
        <DigestValue>wNuHZRvxJMnnes5qAexG6pZBJWxQVPXItqmaotroC5o=</DigestValue>
      </Reference>
      <Reference URI="/word/styles.xml?ContentType=application/vnd.openxmlformats-officedocument.wordprocessingml.styles+xml">
        <DigestMethod Algorithm="http://www.w3.org/2001/04/xmlenc#sha256"/>
        <DigestValue>6SM1ertPYgxIcDnngwp9FTJ/3J+XK3110Y0gzYYb3dI=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l7J3EB1rsurSD7s7EKi+OvGgX0mymlwj5TmVmIkx3Nw=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2021-08-30T07:40:12Z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{BACE4819-2016-4B9E-B689-44AAAC47AA0F}</SetupID>
          <SignatureText/>
          <SignatureImage>AQAAAGwAAAAAAAAAAAAAAHoAAAAXAAAAAAAAAAAAAADoCwAAUwIAACBFTUYAAAEA0EYAAAwAAAABAAAAAAAAAAAAAAAAAAAAgAcAADgEAADcAQAADAEAAAAAAAAAAAAAAAAAAGBDBwDgFgQARgAAACwAAAAgAAAARU1GKwFAAQAcAAAAEAAAAAIQwNsBAAAAYAAAAGAAAABGAAAACA4AAPwNAABFTUYrIkAEAAwAAAAAAAAAHkAJAAwAAAAAAAAAJEABAAwAAAAAAAAAMEACABAAAAAEAAAAAACAPyFABwAMAAAAAAAAAAhAAAVUDQAAS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IwEgLgsvADAwMSEiGgEBAQEBAQEFC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BChoBKissLQAmAQYgDRshAQEFIR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BQEGGAYBEycoACkBDBgEGgMbI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EFAQEhAQEBEiIjASQlJg0aBQUD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ZGgEbAQEMARwMHQAeHyABAQMBAQ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EPAQEQCxESDRMODQwUFRYXBQEEAQEY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EAQIBBQEDBgcDAQgACQoLDAEBD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ԱՆԱՀԻՏ ԱՎԱՆԵՍՅԱՆ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2021-08-30T07:40:12Z</xd:SigningTime>
          <xd:SigningCertificate>
            <xd:Cert>
              <xd:CertDigest>
                <DigestMethod Algorithm="http://www.w3.org/2001/04/xmlenc#sha256"/>
                <DigestValue>ZrfSyb9wfOVBSItnxymIX+LknbipwCIN1GOKh9L0X8w=</DigestValue>
              </xd:CertDigest>
              <xd:IssuerSerial>
                <X509IssuerName>CN=Citizen CA, SERIALNUMBER=2, O=EKENG CJSC, C=AM</X509IssuerName>
                <X509SerialNumber>3921350982514326694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2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CTAIJh3Xc4LNAACQAAAJxh3XcJAAAA4EzQAAAAAAA4LNAAOCzQALYinl4AAAAApiKeXgAAAAAAAAAAAAAAAAAAAAAAAAAA4OPPAAAAAAAAAAAAAAAAAAAAAAAAAAAAAAAAAAAAAAAAAAAAAAAAAAAAAAAAAAAAAAAAAAAAAAAAAAAAAAAAAIjvkwAbQYCTaGbnd3zwkwDo0dl3OCzQAEBJc14AAAAA+NLZd///AAAAAAAA29PZd9vT2Xes8JMAAAAAAAAAAABRig92AAAAAAcAAADc8JMA3PCT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aIwEgLgsvADAwMSEiGgEBAQEBAQEFCw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gYBChoBKissLQAmAQYgDRshAQEFIRk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EDBQEGGAYBEycoACkBDBgEGgMbI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SEFAQEhAQEBEiIjASQlJg0aBQUDBAU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gEZGgEbAQEMARwMHQAeHyABAQMBAQ0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DgEPAQEQCxESDRMODQwUFRYXBQEEAQEY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CAQMEAQIBBQEDBgcDAQgACQoLDAEBD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rAAAAAoAAABQAAAAgwAAAFwAAAABAAAAVVXGQb6ExkEKAAAAUAAAABAAAABMAAAAAAAAAAAAAAAAAAAA//////////9sAAAAMQVGBTEFQAU7BU8FIAAxBU4FMQVGBTUFTQVFBTEFRgUJAAAACAAAAAkAAAAGAAAABwAAAAcAAAADAAAACQ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</Object>
  <Object Id="idInvalidSigLnImg">AQAAAGwAAAAAAAAAAAAAAP8AAAB/AAAAAAAAAAAAAADLGAAAaQwAACBFTUYAAAEAg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TACDe0XZgUtAA4DKeXkDEHwD4rZMA5K+TAA7ybXeCYd13OCzQAMwICnqcYd13IAAAALBG0AAAAAAAOCzQADgs0ADA/VNeAAAAACAAAAACAAAAAAAAAAAAAAAAAAAAAAAAAODjzwAAAAAAAAAAAAAAAAAAAAAAAAAAAAAAAAAAAC0rAAAAAEyvkwAp8W13nK2TAAAAAAA18W13AAAAAPX///8AAAAAAAAAAAAAAABXAoCT5K2TAK1/EHYAAM52AACTAAkAAAAAAAAAUYoPdkBJc14JAAAA8K6TAPCukwAAAgAA/P///wEAAAAAAAAAAAAAAAAAAAAAAAAA4MS5dmR2AAgAAAAAJQAAAAwAAAABAAAAGAAAAAwAAAD/AAACEgAAAAwAAAABAAAAHgAAABgAAAAiAAAABAAAAHoAAAARAAAAJQAAAAwAAAABAAAAVAAAALQAAAAjAAAABAAAAHgAAAAQAAAAAQAAAFVV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TAIJh3Xc4LNAACQAAAJxh3XcJAAAA4EzQAAAAAAA4LNAAOCzQALYinl4AAAAApiKeXgAAAAAAAAAAAAAAAAAAAAAAAAAA4OPPAAAAAAAAAAAAAAAAAAAAAAAAAAAAAAAAAAAAAAAAAAAAAAAAAAAAAAAAAAAAAAAAAAAAAAAAAAAAAAAAAIjvkwAbQYCTaGbnd3zwkwDo0dl3OCzQAEBJc14AAAAA+NLZd///AAAAAAAA29PZd9vT2Xes8JMAAAAAAAAAAABRig92AAAAAAcAAADc8JMA3PCT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MAZAEAAAAAAAAAAAAAWKaKCVCqkwA8rJMADvJtd8jCauTo5C1ebAoKygAAAADo5C1ep3kCXuBb3AB0qZMA2KmTAO+iKF7/////xKmTANK7BF5QIAleBrwEXkYfA15YHwNejMJq5OjkLV6swmrk7KmTALO7BF7YhaIJAAAAAAAALSsUqpMApKuTACnxbXf0qZMAAgAAADXxbXd4py1e4P///wAAAAAAAAAAAAAAAJABAAAAAAABAAAAAGEAcgAAAGEABgAAAAAAAABRig92AAAAAAYAAABIq5MASKuTAAACAAD8////AQAAAAAAAAAAAAAAAAAAAAAAAADgxLl2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aIwEgLgsvADAwMSEiGgEBAQEBAQEFCw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gYBChoBKissLQAmAQYgDRshAQEFIRk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EDBQEGGAYBEycoACkBDBgEGgMbI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SEFAQEhAQEBEiIjASQlJg0aBQUDBAU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gEZGgEbAQEMARwMHQAeHyABAQMBAQ0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DgEPAQEQCxESDRMODQwUFRYXBQEEAQEY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CAQMEAQIBBQEDBgcDAQgACQoLDAEBD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rAAAAAoAAABQAAAAgwAAAFwAAAABAAAAVVXGQb6ExkEKAAAAUAAAABAAAABMAAAAAAAAAAAAAAAAAAAA//////////9sAAAAMQVGBTEFQAU7BU8FIAAxBU4FMQVGBTUFTQVFBTEFRgUJAAAACAAAAAkAAAAGAAAABwAAAAcAAAADAAAACQ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Naxarar.dotm</Template>
  <TotalTime>149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Hayrapetyan</dc:creator>
  <cp:keywords>https://mul2-moh.gov.am/tasks/265770/oneclick/GRUTJUN_17-N.docx?token=73141f4525cb1949a49f1bd3e13d4e3e</cp:keywords>
  <cp:lastModifiedBy>Meri Mnatsakanyan</cp:lastModifiedBy>
  <cp:revision>52</cp:revision>
  <cp:lastPrinted>2021-08-26T07:28:00Z</cp:lastPrinted>
  <dcterms:created xsi:type="dcterms:W3CDTF">2020-12-16T07:35:00Z</dcterms:created>
  <dcterms:modified xsi:type="dcterms:W3CDTF">2021-08-30T07:40:00Z</dcterms:modified>
</cp:coreProperties>
</file>