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CF" w:rsidRPr="002C0983" w:rsidRDefault="00DB37CF" w:rsidP="00DF0662">
      <w:pPr>
        <w:spacing w:line="360" w:lineRule="auto"/>
        <w:jc w:val="right"/>
        <w:rPr>
          <w:rFonts w:ascii="GHEA Grapalat" w:hAnsi="GHEA Grapalat" w:cs="Sylfaen"/>
          <w:sz w:val="22"/>
          <w:szCs w:val="22"/>
          <w:lang w:val="en-US"/>
        </w:rPr>
      </w:pPr>
      <w:bookmarkStart w:id="0" w:name="_GoBack"/>
      <w:bookmarkEnd w:id="0"/>
    </w:p>
    <w:p w:rsidR="00DB37CF" w:rsidRPr="002C0983" w:rsidRDefault="00DB37CF" w:rsidP="00DF0662">
      <w:pPr>
        <w:spacing w:line="360" w:lineRule="auto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2C0983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2C098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en-US"/>
        </w:rPr>
        <w:t>ԱՌՈՂՋԱՊԱՀՈՒԹՅԱՆ</w:t>
      </w:r>
      <w:r w:rsidRPr="002C098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ՆԱԽԱՐԱՐ </w:t>
      </w:r>
    </w:p>
    <w:p w:rsidR="00DB37CF" w:rsidRPr="002C0983" w:rsidRDefault="00DB37CF" w:rsidP="00DF0662">
      <w:pPr>
        <w:spacing w:line="360" w:lineRule="auto"/>
        <w:ind w:firstLine="0"/>
        <w:jc w:val="center"/>
        <w:rPr>
          <w:rFonts w:ascii="GHEA Grapalat" w:hAnsi="GHEA Grapalat"/>
          <w:sz w:val="22"/>
          <w:szCs w:val="22"/>
          <w:lang w:val="en-US"/>
        </w:rPr>
      </w:pPr>
      <w:r w:rsidRPr="002C0983">
        <w:rPr>
          <w:rFonts w:ascii="GHEA Grapalat" w:hAnsi="GHEA Grapalat" w:cs="Sylfaen"/>
          <w:sz w:val="22"/>
          <w:szCs w:val="22"/>
          <w:lang w:val="hy-AM"/>
        </w:rPr>
        <w:t>ՀՐԱՄԱՆ</w:t>
      </w:r>
    </w:p>
    <w:p w:rsidR="00DB37CF" w:rsidRPr="002C0983" w:rsidRDefault="00DB37CF" w:rsidP="00DF0662">
      <w:pPr>
        <w:pBdr>
          <w:bottom w:val="thinThickSmallGap" w:sz="24" w:space="0" w:color="auto"/>
        </w:pBdr>
        <w:spacing w:line="360" w:lineRule="auto"/>
        <w:ind w:firstLine="0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DB37CF" w:rsidRPr="002C0983" w:rsidRDefault="00DB37CF" w:rsidP="00DF0662">
      <w:pPr>
        <w:spacing w:line="360" w:lineRule="auto"/>
        <w:ind w:firstLine="0"/>
        <w:jc w:val="center"/>
        <w:rPr>
          <w:rFonts w:ascii="GHEA Grapalat" w:hAnsi="GHEA Grapalat" w:cs="Sylfaen"/>
          <w:sz w:val="22"/>
          <w:szCs w:val="22"/>
          <w:lang w:val="en-US"/>
        </w:rPr>
      </w:pPr>
    </w:p>
    <w:p w:rsidR="00DB37CF" w:rsidRPr="002C0983" w:rsidRDefault="00DB37CF" w:rsidP="00DF0662">
      <w:pPr>
        <w:spacing w:line="360" w:lineRule="auto"/>
        <w:ind w:firstLine="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C0983">
        <w:rPr>
          <w:rFonts w:ascii="GHEA Grapalat" w:hAnsi="GHEA Grapalat" w:cs="Sylfaen"/>
          <w:sz w:val="22"/>
          <w:szCs w:val="22"/>
          <w:lang w:val="hy-AM"/>
        </w:rPr>
        <w:t>«</w:t>
      </w:r>
      <w:r w:rsidR="00E9324E">
        <w:rPr>
          <w:rFonts w:ascii="GHEA Grapalat" w:hAnsi="GHEA Grapalat" w:cs="Sylfaen"/>
          <w:sz w:val="22"/>
          <w:szCs w:val="22"/>
          <w:lang w:val="hy-AM"/>
        </w:rPr>
        <w:t xml:space="preserve"> 20 </w:t>
      </w:r>
      <w:r w:rsidRPr="002C0983">
        <w:rPr>
          <w:rFonts w:ascii="GHEA Grapalat" w:hAnsi="GHEA Grapalat" w:cs="Sylfaen"/>
          <w:sz w:val="22"/>
          <w:szCs w:val="22"/>
          <w:lang w:val="hy-AM"/>
        </w:rPr>
        <w:t>»</w:t>
      </w:r>
      <w:r w:rsidR="00E9324E">
        <w:rPr>
          <w:rFonts w:ascii="GHEA Grapalat" w:hAnsi="GHEA Grapalat" w:cs="Times Armenian"/>
          <w:sz w:val="22"/>
          <w:szCs w:val="22"/>
          <w:lang w:val="hy-AM"/>
        </w:rPr>
        <w:t xml:space="preserve">   օգոստոս </w:t>
      </w:r>
      <w:r w:rsidRPr="002C0983">
        <w:rPr>
          <w:rFonts w:ascii="GHEA Grapalat" w:hAnsi="GHEA Grapalat" w:cs="Times Armenian"/>
          <w:sz w:val="22"/>
          <w:szCs w:val="22"/>
          <w:lang w:val="hy-AM"/>
        </w:rPr>
        <w:t xml:space="preserve"> 20</w:t>
      </w:r>
      <w:r w:rsidR="00E9324E">
        <w:rPr>
          <w:rFonts w:ascii="GHEA Grapalat" w:hAnsi="GHEA Grapalat" w:cs="Times Armenian"/>
          <w:sz w:val="22"/>
          <w:szCs w:val="22"/>
          <w:lang w:val="en-US"/>
        </w:rPr>
        <w:t>21</w:t>
      </w:r>
      <w:r w:rsidRPr="002C0983">
        <w:rPr>
          <w:rFonts w:ascii="GHEA Grapalat" w:hAnsi="GHEA Grapalat" w:cs="Times Armenian"/>
          <w:sz w:val="22"/>
          <w:szCs w:val="22"/>
          <w:lang w:val="en-US"/>
        </w:rPr>
        <w:t xml:space="preserve"> 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թ </w:t>
      </w:r>
      <w:r w:rsidRPr="002C0983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Pr="002C0983">
        <w:rPr>
          <w:rFonts w:ascii="GHEA Grapalat" w:hAnsi="GHEA Grapalat" w:cs="Sylfaen"/>
          <w:sz w:val="22"/>
          <w:szCs w:val="22"/>
          <w:lang w:val="hy-AM"/>
        </w:rPr>
        <w:t xml:space="preserve">No </w:t>
      </w:r>
      <w:r w:rsidR="00E9324E">
        <w:rPr>
          <w:rFonts w:ascii="GHEA Grapalat" w:hAnsi="GHEA Grapalat" w:cs="Sylfaen"/>
          <w:sz w:val="22"/>
          <w:szCs w:val="22"/>
          <w:lang w:val="hy-AM"/>
        </w:rPr>
        <w:t xml:space="preserve">65 - </w:t>
      </w:r>
      <w:r w:rsidRPr="002C0983">
        <w:rPr>
          <w:rFonts w:ascii="GHEA Grapalat" w:hAnsi="GHEA Grapalat" w:cs="Sylfaen"/>
          <w:sz w:val="22"/>
          <w:szCs w:val="22"/>
          <w:lang w:val="hy-AM"/>
        </w:rPr>
        <w:t>Ն</w:t>
      </w:r>
    </w:p>
    <w:p w:rsidR="00DB37CF" w:rsidRDefault="00DB37CF" w:rsidP="00DF0662">
      <w:pPr>
        <w:pStyle w:val="Header"/>
        <w:spacing w:line="360" w:lineRule="auto"/>
        <w:rPr>
          <w:lang w:val="en-US"/>
        </w:rPr>
      </w:pPr>
    </w:p>
    <w:p w:rsidR="008F580D" w:rsidRDefault="008F580D" w:rsidP="00DF0662">
      <w:pPr>
        <w:pStyle w:val="Header"/>
        <w:spacing w:line="360" w:lineRule="auto"/>
        <w:rPr>
          <w:lang w:val="en-US"/>
        </w:rPr>
      </w:pPr>
    </w:p>
    <w:p w:rsidR="008F580D" w:rsidRDefault="008F580D" w:rsidP="00DF0662">
      <w:pPr>
        <w:pStyle w:val="Header"/>
        <w:spacing w:line="360" w:lineRule="auto"/>
        <w:rPr>
          <w:lang w:val="en-US"/>
        </w:rPr>
      </w:pPr>
    </w:p>
    <w:p w:rsidR="008F580D" w:rsidRPr="002C0983" w:rsidRDefault="008F580D" w:rsidP="00DF0662">
      <w:pPr>
        <w:pStyle w:val="Header"/>
        <w:spacing w:line="360" w:lineRule="auto"/>
        <w:rPr>
          <w:lang w:val="en-US"/>
        </w:rPr>
      </w:pPr>
    </w:p>
    <w:p w:rsidR="007101E6" w:rsidRPr="002C0983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="GHEA Grapalat" w:hAnsi="GHEA Grapalat"/>
          <w:b w:val="0"/>
          <w:color w:val="000000"/>
          <w:lang w:val="en-US"/>
        </w:rPr>
      </w:pPr>
      <w:r w:rsidRPr="002C0983">
        <w:rPr>
          <w:rStyle w:val="Strong"/>
          <w:rFonts w:ascii="GHEA Grapalat" w:hAnsi="GHEA Grapalat"/>
          <w:b w:val="0"/>
          <w:color w:val="000000"/>
        </w:rPr>
        <w:t>ՀԱՅԱՍՏԱՆԻ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ՀԱՆՐԱՊԵՏՈՒԹՅԱՆ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ԱՌՈՂՋԱՊԱՀՈՒԹՅԱՆ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ՆԱԽԱՐԱՐԻ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2020 </w:t>
      </w:r>
      <w:r w:rsidRPr="002C0983">
        <w:rPr>
          <w:rStyle w:val="Strong"/>
          <w:rFonts w:ascii="GHEA Grapalat" w:hAnsi="GHEA Grapalat"/>
          <w:b w:val="0"/>
          <w:color w:val="000000"/>
        </w:rPr>
        <w:t>ԹՎԱԿԱՆԻ</w:t>
      </w:r>
      <w:r w:rsidR="00077D46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ՕԳՈՍՏՈՍԻ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4-</w:t>
      </w:r>
      <w:r w:rsidRPr="002C0983">
        <w:rPr>
          <w:rStyle w:val="Strong"/>
          <w:rFonts w:ascii="GHEA Grapalat" w:hAnsi="GHEA Grapalat"/>
          <w:b w:val="0"/>
          <w:color w:val="000000"/>
        </w:rPr>
        <w:t>Ի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ԹԻՎ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17-</w:t>
      </w:r>
      <w:r w:rsidRPr="002C0983">
        <w:rPr>
          <w:rStyle w:val="Strong"/>
          <w:rFonts w:ascii="GHEA Grapalat" w:hAnsi="GHEA Grapalat"/>
          <w:b w:val="0"/>
          <w:color w:val="000000"/>
        </w:rPr>
        <w:t>Ն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="00AB6F5C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ԵՎ 2020 </w:t>
      </w:r>
      <w:r w:rsidR="00AB6F5C" w:rsidRPr="002C0983">
        <w:rPr>
          <w:rStyle w:val="Strong"/>
          <w:rFonts w:ascii="GHEA Grapalat" w:hAnsi="GHEA Grapalat"/>
          <w:b w:val="0"/>
          <w:color w:val="000000"/>
        </w:rPr>
        <w:t>ԹՎԱԿԱՆԻ</w:t>
      </w:r>
      <w:r w:rsidR="00AB6F5C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ՍԵՊՏԵՄԲԵՐԻ 18-Ի ԹԻՎ 24-Ն </w:t>
      </w:r>
      <w:r w:rsidRPr="002C0983">
        <w:rPr>
          <w:rStyle w:val="Strong"/>
          <w:rFonts w:ascii="GHEA Grapalat" w:hAnsi="GHEA Grapalat"/>
          <w:b w:val="0"/>
          <w:color w:val="000000"/>
        </w:rPr>
        <w:t>ՀՐԱՄԱՆ</w:t>
      </w:r>
      <w:r w:rsidR="00DB37CF" w:rsidRPr="002C0983">
        <w:rPr>
          <w:rStyle w:val="Strong"/>
          <w:rFonts w:ascii="GHEA Grapalat" w:hAnsi="GHEA Grapalat"/>
          <w:b w:val="0"/>
          <w:color w:val="000000"/>
          <w:lang w:val="hy-AM"/>
        </w:rPr>
        <w:t>ՆԵՐ</w:t>
      </w:r>
      <w:r w:rsidRPr="002C0983">
        <w:rPr>
          <w:rStyle w:val="Strong"/>
          <w:rFonts w:ascii="GHEA Grapalat" w:hAnsi="GHEA Grapalat"/>
          <w:b w:val="0"/>
          <w:color w:val="000000"/>
        </w:rPr>
        <w:t>ՈՒՄ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ՓՈՓՈԽՈՒԹՅՈՒՆՆԵՐ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ԵՎ ԼՐԱՑՈՒՄՆԵՐ </w:t>
      </w:r>
      <w:r w:rsidRPr="002C0983">
        <w:rPr>
          <w:rStyle w:val="Strong"/>
          <w:rFonts w:ascii="GHEA Grapalat" w:hAnsi="GHEA Grapalat"/>
          <w:b w:val="0"/>
          <w:color w:val="000000"/>
        </w:rPr>
        <w:t>ԿԱՏԱՐԵԼՈՒ</w:t>
      </w:r>
      <w:r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  <w:r w:rsidRPr="002C0983">
        <w:rPr>
          <w:rStyle w:val="Strong"/>
          <w:rFonts w:ascii="GHEA Grapalat" w:hAnsi="GHEA Grapalat"/>
          <w:b w:val="0"/>
          <w:color w:val="000000"/>
        </w:rPr>
        <w:t>ՄԱՍԻՆ</w:t>
      </w:r>
      <w:r w:rsidR="00A03445" w:rsidRPr="002C0983">
        <w:rPr>
          <w:rStyle w:val="Strong"/>
          <w:rFonts w:ascii="GHEA Grapalat" w:hAnsi="GHEA Grapalat"/>
          <w:b w:val="0"/>
          <w:color w:val="000000"/>
          <w:lang w:val="en-US"/>
        </w:rPr>
        <w:t xml:space="preserve"> </w:t>
      </w:r>
    </w:p>
    <w:p w:rsidR="00AB6F5C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en-US"/>
        </w:rPr>
      </w:pPr>
    </w:p>
    <w:p w:rsidR="008F580D" w:rsidRDefault="008F580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en-US"/>
        </w:rPr>
      </w:pPr>
    </w:p>
    <w:p w:rsidR="008F580D" w:rsidRPr="002C0983" w:rsidRDefault="008F580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val="en-US"/>
        </w:rPr>
      </w:pPr>
    </w:p>
    <w:p w:rsidR="007101E6" w:rsidRPr="002C0983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13"/>
        <w:rPr>
          <w:rFonts w:ascii="GHEA Grapalat" w:hAnsi="GHEA Grapalat"/>
          <w:color w:val="000000"/>
          <w:lang w:val="en-US"/>
        </w:rPr>
      </w:pPr>
      <w:r w:rsidRPr="002C0983">
        <w:rPr>
          <w:rFonts w:ascii="GHEA Grapalat" w:hAnsi="GHEA Grapalat"/>
          <w:color w:val="000000"/>
        </w:rPr>
        <w:t>Հիմք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ընդունելով</w:t>
      </w:r>
      <w:r w:rsidRPr="002C0983">
        <w:rPr>
          <w:rFonts w:ascii="GHEA Grapalat" w:hAnsi="GHEA Grapalat"/>
          <w:color w:val="000000"/>
          <w:lang w:val="en-US"/>
        </w:rPr>
        <w:t xml:space="preserve"> «</w:t>
      </w:r>
      <w:r w:rsidRPr="002C0983">
        <w:rPr>
          <w:rFonts w:ascii="GHEA Grapalat" w:hAnsi="GHEA Grapalat"/>
          <w:color w:val="000000"/>
        </w:rPr>
        <w:t>Նորմատիվ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իրավական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ակտերի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մասին</w:t>
      </w:r>
      <w:r w:rsidRPr="002C0983">
        <w:rPr>
          <w:rFonts w:ascii="GHEA Grapalat" w:hAnsi="GHEA Grapalat"/>
          <w:color w:val="000000"/>
          <w:lang w:val="en-US"/>
        </w:rPr>
        <w:t xml:space="preserve">» </w:t>
      </w:r>
      <w:r w:rsidRPr="002C0983">
        <w:rPr>
          <w:rFonts w:ascii="GHEA Grapalat" w:hAnsi="GHEA Grapalat"/>
          <w:color w:val="000000"/>
        </w:rPr>
        <w:t>օրենքի</w:t>
      </w:r>
      <w:r w:rsidRPr="002C0983">
        <w:rPr>
          <w:rFonts w:ascii="GHEA Grapalat" w:hAnsi="GHEA Grapalat"/>
          <w:color w:val="000000"/>
          <w:lang w:val="en-US"/>
        </w:rPr>
        <w:t xml:space="preserve"> 33-</w:t>
      </w:r>
      <w:r w:rsidRPr="002C0983">
        <w:rPr>
          <w:rFonts w:ascii="GHEA Grapalat" w:hAnsi="GHEA Grapalat"/>
          <w:color w:val="000000"/>
        </w:rPr>
        <w:t>րդ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և</w:t>
      </w:r>
      <w:r w:rsidRPr="002C0983">
        <w:rPr>
          <w:rFonts w:ascii="GHEA Grapalat" w:hAnsi="GHEA Grapalat"/>
          <w:color w:val="000000"/>
          <w:lang w:val="en-US"/>
        </w:rPr>
        <w:t xml:space="preserve"> 34-</w:t>
      </w:r>
      <w:r w:rsidRPr="002C0983">
        <w:rPr>
          <w:rFonts w:ascii="GHEA Grapalat" w:hAnsi="GHEA Grapalat"/>
          <w:color w:val="000000"/>
        </w:rPr>
        <w:t>րդ</w:t>
      </w:r>
      <w:r w:rsidRPr="002C0983">
        <w:rPr>
          <w:rFonts w:ascii="GHEA Grapalat" w:hAnsi="GHEA Grapalat"/>
          <w:color w:val="000000"/>
          <w:lang w:val="en-US"/>
        </w:rPr>
        <w:t xml:space="preserve"> </w:t>
      </w:r>
      <w:r w:rsidRPr="002C0983">
        <w:rPr>
          <w:rFonts w:ascii="GHEA Grapalat" w:hAnsi="GHEA Grapalat"/>
          <w:color w:val="000000"/>
        </w:rPr>
        <w:t>հոդվածները</w:t>
      </w:r>
      <w:r w:rsidRPr="002C0983">
        <w:rPr>
          <w:rFonts w:ascii="GHEA Grapalat" w:hAnsi="GHEA Grapalat"/>
          <w:color w:val="000000"/>
          <w:lang w:val="en-US"/>
        </w:rPr>
        <w:t>.</w:t>
      </w:r>
    </w:p>
    <w:p w:rsidR="00DF0662" w:rsidRPr="002C0983" w:rsidRDefault="00DF0662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13"/>
        <w:jc w:val="center"/>
        <w:rPr>
          <w:rStyle w:val="Emphasis"/>
          <w:rFonts w:ascii="GHEA Grapalat" w:hAnsi="GHEA Grapalat"/>
          <w:bCs/>
          <w:i w:val="0"/>
          <w:color w:val="000000"/>
          <w:lang w:val="en-US"/>
        </w:rPr>
      </w:pPr>
    </w:p>
    <w:p w:rsidR="007101E6" w:rsidRPr="002C0983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13"/>
        <w:jc w:val="center"/>
        <w:rPr>
          <w:rFonts w:ascii="GHEA Grapalat" w:hAnsi="GHEA Grapalat"/>
          <w:i/>
          <w:color w:val="000000"/>
        </w:rPr>
      </w:pPr>
      <w:r w:rsidRPr="002C0983">
        <w:rPr>
          <w:rStyle w:val="Emphasis"/>
          <w:rFonts w:ascii="GHEA Grapalat" w:hAnsi="GHEA Grapalat"/>
          <w:bCs/>
          <w:i w:val="0"/>
          <w:color w:val="000000"/>
        </w:rPr>
        <w:t>Հրամայում եմ`</w:t>
      </w:r>
    </w:p>
    <w:p w:rsidR="007101E6" w:rsidRDefault="007101E6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851"/>
        <w:rPr>
          <w:rFonts w:ascii="Arial" w:hAnsi="Arial" w:cs="Arial"/>
          <w:color w:val="000000"/>
        </w:rPr>
      </w:pPr>
      <w:r w:rsidRPr="002C0983">
        <w:rPr>
          <w:rFonts w:ascii="Arial" w:hAnsi="Arial" w:cs="Arial"/>
          <w:color w:val="000000"/>
        </w:rPr>
        <w:t> </w:t>
      </w:r>
    </w:p>
    <w:p w:rsidR="008F580D" w:rsidRPr="002C0983" w:rsidRDefault="008F580D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851"/>
        <w:rPr>
          <w:rFonts w:ascii="GHEA Grapalat" w:hAnsi="GHEA Grapalat"/>
          <w:color w:val="000000"/>
        </w:rPr>
      </w:pPr>
    </w:p>
    <w:p w:rsidR="007101E6" w:rsidRPr="002C0983" w:rsidRDefault="007101E6" w:rsidP="00DF066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color w:val="000000"/>
        </w:rPr>
      </w:pPr>
      <w:r w:rsidRPr="002C0983">
        <w:rPr>
          <w:rFonts w:ascii="GHEA Grapalat" w:hAnsi="GHEA Grapalat"/>
          <w:color w:val="000000"/>
        </w:rPr>
        <w:t>Հայաստանի Հանրապետության առողջապահության նախարարի 2020 թվականի օգոստոսի 4-ի «Հայաստանի Հանրապետությունում կորոնավիրուսային հիվանդության (</w:t>
      </w:r>
      <w:r w:rsidRPr="002C0983">
        <w:rPr>
          <w:rFonts w:ascii="GHEA Grapalat" w:hAnsi="GHEA Grapalat"/>
          <w:color w:val="000000"/>
          <w:lang w:val="en-US"/>
        </w:rPr>
        <w:t>COVID</w:t>
      </w:r>
      <w:r w:rsidRPr="002C0983">
        <w:rPr>
          <w:rFonts w:ascii="GHEA Grapalat" w:hAnsi="GHEA Grapalat"/>
          <w:color w:val="000000"/>
        </w:rPr>
        <w:t xml:space="preserve">-19) տարածման կանխարգելման նպատակով կիրառվող ՍԿ </w:t>
      </w:r>
      <w:r w:rsidRPr="002C0983">
        <w:rPr>
          <w:rFonts w:ascii="GHEA Grapalat" w:hAnsi="GHEA Grapalat"/>
          <w:color w:val="000000"/>
          <w:lang w:val="en-US"/>
        </w:rPr>
        <w:t>N</w:t>
      </w:r>
      <w:r w:rsidRPr="002C0983">
        <w:rPr>
          <w:rFonts w:ascii="GHEA Grapalat" w:hAnsi="GHEA Grapalat"/>
          <w:color w:val="000000"/>
        </w:rPr>
        <w:t xml:space="preserve"> 3.1.2-001-20 սանիտարական կանոնները հաստատելու մասին» թիվ 17-Ն հրաման</w:t>
      </w:r>
      <w:r w:rsidR="00974E1B" w:rsidRPr="002C0983">
        <w:rPr>
          <w:rFonts w:ascii="GHEA Grapalat" w:hAnsi="GHEA Grapalat"/>
          <w:color w:val="000000"/>
          <w:lang w:val="en-US"/>
        </w:rPr>
        <w:t>ում</w:t>
      </w:r>
      <w:r w:rsidR="00974E1B" w:rsidRPr="002C0983">
        <w:rPr>
          <w:rFonts w:ascii="GHEA Grapalat" w:hAnsi="GHEA Grapalat"/>
          <w:color w:val="000000"/>
        </w:rPr>
        <w:t xml:space="preserve"> </w:t>
      </w:r>
      <w:r w:rsidR="00974E1B" w:rsidRPr="002C0983">
        <w:rPr>
          <w:rFonts w:ascii="GHEA Grapalat" w:hAnsi="GHEA Grapalat"/>
          <w:color w:val="000000"/>
          <w:lang w:val="en-US"/>
        </w:rPr>
        <w:t>կատարել</w:t>
      </w:r>
      <w:r w:rsidR="00974E1B" w:rsidRPr="002C0983">
        <w:rPr>
          <w:rFonts w:ascii="GHEA Grapalat" w:hAnsi="GHEA Grapalat"/>
          <w:color w:val="000000"/>
        </w:rPr>
        <w:t xml:space="preserve"> </w:t>
      </w:r>
      <w:r w:rsidR="00974E1B" w:rsidRPr="002C0983">
        <w:rPr>
          <w:rFonts w:ascii="GHEA Grapalat" w:hAnsi="GHEA Grapalat"/>
          <w:color w:val="000000"/>
          <w:lang w:val="en-US"/>
        </w:rPr>
        <w:t>հետևյալ</w:t>
      </w:r>
      <w:r w:rsidR="00974E1B" w:rsidRPr="002C0983">
        <w:rPr>
          <w:rFonts w:ascii="GHEA Grapalat" w:hAnsi="GHEA Grapalat"/>
          <w:color w:val="000000"/>
        </w:rPr>
        <w:t xml:space="preserve"> </w:t>
      </w:r>
      <w:r w:rsidR="00DF0662" w:rsidRPr="002C0983">
        <w:rPr>
          <w:rFonts w:ascii="GHEA Grapalat" w:hAnsi="GHEA Grapalat"/>
          <w:color w:val="000000"/>
          <w:lang w:val="en-US"/>
        </w:rPr>
        <w:t>փոփոխությունները</w:t>
      </w:r>
      <w:r w:rsidR="00DF0662" w:rsidRPr="002C0983">
        <w:rPr>
          <w:rFonts w:ascii="GHEA Grapalat" w:hAnsi="GHEA Grapalat"/>
          <w:color w:val="000000"/>
          <w:lang w:val="hy-AM"/>
        </w:rPr>
        <w:t xml:space="preserve"> և </w:t>
      </w:r>
      <w:r w:rsidR="00DB37CF" w:rsidRPr="002C0983">
        <w:rPr>
          <w:rFonts w:ascii="GHEA Grapalat" w:hAnsi="GHEA Grapalat"/>
          <w:color w:val="000000"/>
          <w:lang w:val="hy-AM"/>
        </w:rPr>
        <w:t>լ</w:t>
      </w:r>
      <w:r w:rsidR="00DB37CF" w:rsidRPr="002C0983">
        <w:rPr>
          <w:rFonts w:ascii="GHEA Grapalat" w:hAnsi="GHEA Grapalat"/>
          <w:color w:val="000000"/>
          <w:lang w:val="en-US"/>
        </w:rPr>
        <w:t>րացումները</w:t>
      </w:r>
      <w:r w:rsidRPr="002C0983">
        <w:rPr>
          <w:rFonts w:ascii="GHEA Grapalat" w:hAnsi="GHEA Grapalat"/>
          <w:color w:val="000000"/>
        </w:rPr>
        <w:t>.</w:t>
      </w:r>
    </w:p>
    <w:p w:rsidR="00AB6F5C" w:rsidRPr="002C0983" w:rsidRDefault="00974E1B" w:rsidP="00DF066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b/>
          <w:color w:val="000000"/>
        </w:rPr>
      </w:pPr>
      <w:r w:rsidRPr="002C0983">
        <w:rPr>
          <w:rFonts w:ascii="GHEA Grapalat" w:hAnsi="GHEA Grapalat"/>
          <w:color w:val="000000"/>
          <w:lang w:val="en-US"/>
        </w:rPr>
        <w:t>Հավելված</w:t>
      </w:r>
      <w:r w:rsidRPr="002C0983">
        <w:rPr>
          <w:rFonts w:ascii="GHEA Grapalat" w:hAnsi="GHEA Grapalat"/>
          <w:color w:val="000000"/>
        </w:rPr>
        <w:t xml:space="preserve"> 1-</w:t>
      </w:r>
      <w:r w:rsidR="00AB6F5C" w:rsidRPr="002C0983">
        <w:rPr>
          <w:rFonts w:ascii="GHEA Grapalat" w:hAnsi="GHEA Grapalat"/>
          <w:color w:val="000000"/>
          <w:lang w:val="hy-AM"/>
        </w:rPr>
        <w:t>ում.</w:t>
      </w:r>
    </w:p>
    <w:p w:rsidR="00AB6F5C" w:rsidRPr="002C0983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ուժը կորցրած ճանաչել 2-րդ</w:t>
      </w:r>
      <w:r w:rsidR="00FF6C59" w:rsidRPr="002C0983">
        <w:rPr>
          <w:rFonts w:ascii="GHEA Grapalat" w:hAnsi="GHEA Grapalat"/>
          <w:color w:val="000000"/>
        </w:rPr>
        <w:t>, 3-</w:t>
      </w:r>
      <w:r w:rsidR="00FF6C59" w:rsidRPr="002C0983">
        <w:rPr>
          <w:rFonts w:ascii="GHEA Grapalat" w:hAnsi="GHEA Grapalat"/>
          <w:color w:val="000000"/>
          <w:lang w:val="hy-AM"/>
        </w:rPr>
        <w:t>րդ, 4-րդ</w:t>
      </w:r>
      <w:r w:rsidRPr="002C0983">
        <w:rPr>
          <w:rFonts w:ascii="GHEA Grapalat" w:hAnsi="GHEA Grapalat"/>
          <w:color w:val="000000"/>
          <w:lang w:val="hy-AM"/>
        </w:rPr>
        <w:t xml:space="preserve"> կետ</w:t>
      </w:r>
      <w:r w:rsidR="00FF6C59" w:rsidRPr="002C0983">
        <w:rPr>
          <w:rFonts w:ascii="GHEA Grapalat" w:hAnsi="GHEA Grapalat"/>
          <w:color w:val="000000"/>
          <w:lang w:val="hy-AM"/>
        </w:rPr>
        <w:t>եր</w:t>
      </w:r>
      <w:r w:rsidRPr="002C0983">
        <w:rPr>
          <w:rFonts w:ascii="GHEA Grapalat" w:hAnsi="GHEA Grapalat"/>
          <w:color w:val="000000"/>
          <w:lang w:val="hy-AM"/>
        </w:rPr>
        <w:t>ը,</w:t>
      </w:r>
    </w:p>
    <w:p w:rsidR="00022A40" w:rsidRPr="002C0983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բ. 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լրացնել նոր</w:t>
      </w:r>
      <w:r w:rsidR="00022A40" w:rsidRPr="002C0983">
        <w:rPr>
          <w:rFonts w:ascii="GHEA Grapalat" w:hAnsi="GHEA Grapalat"/>
          <w:color w:val="000000"/>
          <w:lang w:val="hy-AM"/>
        </w:rPr>
        <w:t>`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t>4.1-ին, 4.2-րդ</w:t>
      </w:r>
      <w:r w:rsidR="00154CCD" w:rsidRPr="002C0983">
        <w:rPr>
          <w:rFonts w:ascii="GHEA Grapalat" w:hAnsi="GHEA Grapalat"/>
          <w:color w:val="000000"/>
          <w:lang w:val="hy-AM"/>
        </w:rPr>
        <w:t xml:space="preserve">, </w:t>
      </w:r>
      <w:r w:rsidR="00FF6C59" w:rsidRPr="002C0983">
        <w:rPr>
          <w:rFonts w:ascii="GHEA Grapalat" w:hAnsi="GHEA Grapalat"/>
          <w:color w:val="000000"/>
          <w:lang w:val="hy-AM"/>
        </w:rPr>
        <w:t>4.3-րդ</w:t>
      </w:r>
      <w:r w:rsidR="00154CCD" w:rsidRPr="002C0983">
        <w:rPr>
          <w:rFonts w:ascii="GHEA Grapalat" w:hAnsi="GHEA Grapalat"/>
          <w:color w:val="000000"/>
          <w:lang w:val="hy-AM"/>
        </w:rPr>
        <w:t xml:space="preserve"> և 4.4-րդ</w:t>
      </w:r>
      <w:r w:rsidRPr="002C0983">
        <w:rPr>
          <w:rFonts w:ascii="GHEA Grapalat" w:hAnsi="GHEA Grapalat"/>
          <w:color w:val="000000"/>
          <w:lang w:val="hy-AM"/>
        </w:rPr>
        <w:t xml:space="preserve">  </w:t>
      </w:r>
      <w:r w:rsidR="00974E1B" w:rsidRPr="002C0983">
        <w:rPr>
          <w:rFonts w:ascii="GHEA Grapalat" w:hAnsi="GHEA Grapalat"/>
          <w:color w:val="000000"/>
          <w:lang w:val="hy-AM"/>
        </w:rPr>
        <w:t>կետ</w:t>
      </w:r>
      <w:r w:rsidR="00FF6C59" w:rsidRPr="002C0983">
        <w:rPr>
          <w:rFonts w:ascii="GHEA Grapalat" w:hAnsi="GHEA Grapalat"/>
          <w:color w:val="000000"/>
          <w:lang w:val="hy-AM"/>
        </w:rPr>
        <w:t>եր</w:t>
      </w:r>
      <w:r w:rsidR="00974E1B" w:rsidRPr="002C0983">
        <w:rPr>
          <w:rFonts w:ascii="GHEA Grapalat" w:hAnsi="GHEA Grapalat"/>
          <w:color w:val="000000"/>
          <w:lang w:val="hy-AM"/>
        </w:rPr>
        <w:t>ով՝ հետևյալ բովանդակությամբ</w:t>
      </w:r>
      <w:r w:rsidR="00022A40" w:rsidRPr="002C0983">
        <w:rPr>
          <w:rFonts w:ascii="GHEA Grapalat" w:hAnsi="GHEA Grapalat"/>
          <w:color w:val="000000"/>
          <w:lang w:val="hy-AM"/>
        </w:rPr>
        <w:t>.</w:t>
      </w:r>
    </w:p>
    <w:p w:rsidR="00154CCD" w:rsidRPr="002C0983" w:rsidRDefault="00D96CF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bookmarkStart w:id="1" w:name="_Hlk77629571"/>
      <w:r w:rsidRPr="002C0983">
        <w:rPr>
          <w:rFonts w:ascii="GHEA Grapalat" w:hAnsi="GHEA Grapalat"/>
          <w:color w:val="000000"/>
          <w:lang w:val="hy-AM"/>
        </w:rPr>
        <w:t>«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>4.1.</w:t>
      </w:r>
      <w:r w:rsidR="00154CCD"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21065B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Պետական կառավարման և տեղական ինքնակառավարման 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>մարմինների</w:t>
      </w:r>
      <w:r w:rsidR="0021065B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</w:t>
      </w:r>
      <w:r w:rsidR="0021065B" w:rsidRPr="002C0983">
        <w:rPr>
          <w:rFonts w:ascii="GHEA Grapalat" w:hAnsi="GHEA Grapalat"/>
          <w:color w:val="000000"/>
          <w:sz w:val="24"/>
          <w:szCs w:val="24"/>
          <w:lang w:val="hy-AM"/>
        </w:rPr>
        <w:t>իկատ),</w:t>
      </w:r>
      <w:r w:rsidR="00092738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="00154C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BF5133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4.2</w:t>
      </w:r>
      <w:r w:rsidR="00913BC6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lang w:val="hy-AM"/>
        </w:rPr>
        <w:t>Կ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որոնավիրուսային հիվանդության (COVID-19) դեմ ամբողջական պատվաստված</w:t>
      </w:r>
      <w:r w:rsidR="00B36C0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աշխատողը </w:t>
      </w:r>
      <w:r w:rsidR="00B36C0A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տվյալ պատվաստանյութի կիրառման հրահանգի համաձայն սահմանված դեղաչափերով (դեղաչափով)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ամբողջական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>պատվաստում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ը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>հավաստող առողջապահության նախարարի 202</w:t>
      </w:r>
      <w:r w:rsidR="00572B6F" w:rsidRPr="002C0983">
        <w:rPr>
          <w:rFonts w:ascii="GHEA Grapalat" w:hAnsi="GHEA Grapalat"/>
          <w:color w:val="000000"/>
          <w:sz w:val="24"/>
          <w:szCs w:val="24"/>
          <w:lang w:val="hy-AM"/>
        </w:rPr>
        <w:t>1</w:t>
      </w:r>
      <w:r w:rsidR="00BF51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Առաջին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երկրորդ դեղաչափերի միջև կոնկրետ պատվաստանյութի համար սահմանված </w:t>
      </w:r>
      <w:r w:rsidR="009558C1" w:rsidRPr="002C0983">
        <w:rPr>
          <w:rFonts w:ascii="GHEA Grapalat" w:hAnsi="GHEA Grapalat"/>
          <w:color w:val="000000"/>
          <w:sz w:val="24"/>
          <w:szCs w:val="24"/>
          <w:lang w:val="hy-AM"/>
        </w:rPr>
        <w:t>ժ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ամանակամիջոցում 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>մ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>բողջական պատվաստ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E4201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>ում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հետազոտության բացասական արդյունքը հավաստող առավելագույնը 72 ժամ վաղեմության սերտիֆիկատ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Կոնկրետ պատվաստանյութի համար </w:t>
      </w:r>
      <w:r w:rsidR="004D042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դեղաչափերի միջև սահմանված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>ինտերվալ</w:t>
      </w:r>
      <w:r w:rsidR="009558C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ից </w:t>
      </w:r>
      <w:r w:rsidR="008710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ավել ժամանակամիջոցի դեպքում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երկրորդ դեղաչափը չստացած և բժշկական հակացուցում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92502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հավաստող առավելագույնը 72 ժամ վաղեմության սերտիֆիկատ՝ համաձայն </w:t>
      </w:r>
      <w:r w:rsidR="00E22C6E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4.1. կետի պահանջի: </w:t>
      </w:r>
    </w:p>
    <w:p w:rsidR="00154CCD" w:rsidRPr="002C0983" w:rsidRDefault="00154CCD" w:rsidP="00BF5133">
      <w:pPr>
        <w:shd w:val="clear" w:color="auto" w:fill="FFFFFF"/>
        <w:spacing w:line="360" w:lineRule="auto"/>
        <w:ind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4.3.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4.4 կետով սահմանված պատվաստվելու բժշկական հակացուցումներ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154CCD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4.4.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154CCD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154CCD" w:rsidRPr="002C0983" w:rsidRDefault="00154CCD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154CCD" w:rsidRPr="002C0983" w:rsidRDefault="00154CCD" w:rsidP="00DF0662">
      <w:pPr>
        <w:pStyle w:val="ListParagraph"/>
        <w:numPr>
          <w:ilvl w:val="0"/>
          <w:numId w:val="4"/>
        </w:numPr>
        <w:tabs>
          <w:tab w:val="left" w:pos="0"/>
          <w:tab w:val="left" w:pos="180"/>
          <w:tab w:val="left" w:pos="270"/>
        </w:tabs>
        <w:spacing w:line="360" w:lineRule="auto"/>
        <w:ind w:left="426" w:right="-151" w:hanging="142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154CCD" w:rsidRPr="002C0983" w:rsidRDefault="00154CCD" w:rsidP="00DF0662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154CCD" w:rsidRPr="00D06269" w:rsidRDefault="00154CCD" w:rsidP="00DF0662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շրջանում:</w:t>
      </w:r>
      <w:r w:rsidR="00D0626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»,</w:t>
      </w:r>
    </w:p>
    <w:bookmarkEnd w:id="1"/>
    <w:p w:rsidR="006440F1" w:rsidRPr="002C0983" w:rsidRDefault="006440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գ.  7-րդ կետի 2-րդ ենթակետը շարադրել նոր խմբագրությամբ.</w:t>
      </w:r>
    </w:p>
    <w:p w:rsidR="006440F1" w:rsidRPr="002C0983" w:rsidRDefault="006440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="00154CCD"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հետազոտության,</w:t>
      </w:r>
      <w:r w:rsidR="00154CCD" w:rsidRPr="002C0983">
        <w:rPr>
          <w:lang w:val="hy-AM"/>
        </w:rPr>
        <w:t xml:space="preserve"> </w:t>
      </w:r>
      <w:r w:rsidR="00154CCD"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5-ի: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»,</w:t>
      </w:r>
    </w:p>
    <w:p w:rsidR="00D57F6B" w:rsidRPr="002C0983" w:rsidRDefault="00154C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bookmarkStart w:id="2" w:name="_Hlk77629904"/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7-րդ կետը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նոր` </w:t>
      </w:r>
      <w:r w:rsidR="000531CD" w:rsidRPr="002C0983">
        <w:rPr>
          <w:rFonts w:ascii="GHEA Grapalat" w:hAnsi="GHEA Grapalat"/>
          <w:color w:val="000000"/>
          <w:lang w:val="hy-AM"/>
        </w:rPr>
        <w:t>5-րդ ենթակետով</w:t>
      </w:r>
      <w:r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</w:p>
    <w:p w:rsidR="00E576F0" w:rsidRPr="002C0983" w:rsidRDefault="00E576F0" w:rsidP="00E576F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lastRenderedPageBreak/>
        <w:t xml:space="preserve"> «</w:t>
      </w:r>
      <w:r w:rsidRPr="002C0983">
        <w:rPr>
          <w:rFonts w:ascii="GHEA Grapalat" w:hAnsi="GHEA Grapalat"/>
          <w:color w:val="000000"/>
          <w:lang w:val="hy-AM"/>
        </w:rPr>
        <w:t xml:space="preserve">5) 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Pr="002C0983">
        <w:rPr>
          <w:rFonts w:ascii="GHEA Grapalat" w:hAnsi="GHEA Grapalat"/>
          <w:color w:val="FF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»:</w:t>
      </w:r>
    </w:p>
    <w:p w:rsidR="00E576F0" w:rsidRPr="002C0983" w:rsidRDefault="00E576F0" w:rsidP="00E576F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E576F0" w:rsidRPr="002C0983" w:rsidRDefault="00E576F0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</w:p>
    <w:p w:rsidR="00E67D69" w:rsidRPr="002C0983" w:rsidRDefault="00E67D69" w:rsidP="00222157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E67D69" w:rsidRPr="002C0983" w:rsidSect="008F36E0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  <w:bookmarkStart w:id="3" w:name="_Hlk77630042"/>
    </w:p>
    <w:p w:rsidR="00222157" w:rsidRPr="002C0983" w:rsidRDefault="00222157" w:rsidP="0022215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222157" w:rsidRPr="002C0983" w:rsidRDefault="00222157" w:rsidP="0022215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22157" w:rsidRPr="002C0983" w:rsidRDefault="00222157" w:rsidP="0022215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158" w:type="dxa"/>
        <w:tblLayout w:type="fixed"/>
        <w:tblLook w:val="04A0"/>
      </w:tblPr>
      <w:tblGrid>
        <w:gridCol w:w="562"/>
        <w:gridCol w:w="1616"/>
        <w:gridCol w:w="1530"/>
        <w:gridCol w:w="2070"/>
        <w:gridCol w:w="1530"/>
        <w:gridCol w:w="1151"/>
        <w:gridCol w:w="1999"/>
        <w:gridCol w:w="1417"/>
        <w:gridCol w:w="1283"/>
      </w:tblGrid>
      <w:tr w:rsidR="00222157" w:rsidRPr="002C0983" w:rsidTr="00FA0983">
        <w:trPr>
          <w:trHeight w:val="1118"/>
        </w:trPr>
        <w:tc>
          <w:tcPr>
            <w:tcW w:w="562" w:type="dxa"/>
            <w:vMerge w:val="restart"/>
          </w:tcPr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616" w:type="dxa"/>
            <w:vMerge w:val="restart"/>
          </w:tcPr>
          <w:p w:rsidR="00222157" w:rsidRPr="002C0983" w:rsidRDefault="00222157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30" w:type="dxa"/>
            <w:vMerge w:val="restart"/>
          </w:tcPr>
          <w:p w:rsidR="00222157" w:rsidRPr="002C0983" w:rsidRDefault="00222157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4751" w:type="dxa"/>
            <w:gridSpan w:val="3"/>
            <w:tcBorders>
              <w:bottom w:val="single" w:sz="4" w:space="0" w:color="000000"/>
            </w:tcBorders>
          </w:tcPr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22157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222157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99" w:type="dxa"/>
            <w:gridSpan w:val="3"/>
            <w:tcBorders>
              <w:bottom w:val="single" w:sz="4" w:space="0" w:color="000000"/>
            </w:tcBorders>
          </w:tcPr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22157" w:rsidRPr="002C0983" w:rsidRDefault="00222157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222157" w:rsidRPr="002C0983" w:rsidTr="00FA0983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16" w:type="dxa"/>
            <w:vMerge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0" w:type="dxa"/>
            <w:vMerge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222157" w:rsidRPr="002C0983" w:rsidTr="00FA0983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16" w:type="dxa"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30" w:type="dxa"/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2157" w:rsidRPr="002C0983" w:rsidRDefault="00222157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22157" w:rsidRPr="002C0983" w:rsidRDefault="00222157" w:rsidP="0022215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B5A75" w:rsidRPr="002C0983" w:rsidRDefault="00222157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B5A75" w:rsidRPr="002C0983" w:rsidRDefault="00DB5A75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22157" w:rsidRPr="002C0983" w:rsidRDefault="00222157" w:rsidP="0022215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222157" w:rsidRPr="002C0983" w:rsidRDefault="00222157" w:rsidP="00222157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E67D69" w:rsidRPr="002C0983" w:rsidRDefault="00E67D69" w:rsidP="00222157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  <w:sectPr w:rsidR="00E67D69" w:rsidRPr="002C0983" w:rsidSect="00E67D69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222157" w:rsidRPr="002C0983" w:rsidRDefault="00222157" w:rsidP="0022215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222157" w:rsidRPr="002C0983" w:rsidRDefault="00222157" w:rsidP="00222157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222157" w:rsidRPr="002C0983" w:rsidRDefault="00222157" w:rsidP="0022215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22157" w:rsidRPr="002C0983" w:rsidRDefault="00222157" w:rsidP="0022215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2157" w:rsidRPr="002C0983" w:rsidRDefault="00222157" w:rsidP="00222157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328" w:type="dxa"/>
        <w:tblInd w:w="-522" w:type="dxa"/>
        <w:tblLayout w:type="fixed"/>
        <w:tblLook w:val="04A0"/>
      </w:tblPr>
      <w:tblGrid>
        <w:gridCol w:w="630"/>
        <w:gridCol w:w="837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222157" w:rsidRPr="002C0983" w:rsidTr="00C44ED6">
        <w:tc>
          <w:tcPr>
            <w:tcW w:w="63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222157" w:rsidRPr="002C0983" w:rsidTr="00C44ED6">
        <w:trPr>
          <w:gridAfter w:val="1"/>
          <w:wAfter w:w="15" w:type="dxa"/>
          <w:trHeight w:val="2701"/>
        </w:trPr>
        <w:tc>
          <w:tcPr>
            <w:tcW w:w="63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37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222157" w:rsidRPr="002C0983" w:rsidRDefault="00222157" w:rsidP="00987A4B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22157" w:rsidRPr="002C0983" w:rsidTr="00C44ED6">
        <w:trPr>
          <w:gridAfter w:val="1"/>
          <w:wAfter w:w="15" w:type="dxa"/>
        </w:trPr>
        <w:tc>
          <w:tcPr>
            <w:tcW w:w="63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37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22157" w:rsidRPr="002C0983" w:rsidRDefault="00222157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50B5D" w:rsidRPr="002C0983" w:rsidRDefault="00222157" w:rsidP="00987A4B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*Գրանցամատյանը լրացվում է ըստ աշխատողի կողմից ներկայացված պատվաստման սերտիֆիկատի </w:t>
      </w:r>
      <w:r w:rsidR="00642D4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կամ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bookmarkEnd w:id="2"/>
    <w:bookmarkEnd w:id="3"/>
    <w:p w:rsidR="008F36E0" w:rsidRPr="002C0983" w:rsidRDefault="008F36E0" w:rsidP="00222157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  <w:sectPr w:rsidR="008F36E0" w:rsidRPr="002C0983" w:rsidSect="008F36E0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FF6C59" w:rsidRPr="002C0983" w:rsidRDefault="00FF6C59" w:rsidP="00222157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C41D1D" w:rsidRPr="002C0983" w:rsidRDefault="00974E1B" w:rsidP="00927E4A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2-</w:t>
      </w:r>
      <w:r w:rsidR="00C41D1D" w:rsidRPr="002C0983">
        <w:rPr>
          <w:rFonts w:ascii="GHEA Grapalat" w:hAnsi="GHEA Grapalat"/>
          <w:color w:val="000000"/>
          <w:lang w:val="hy-AM"/>
        </w:rPr>
        <w:t>ում.</w:t>
      </w:r>
    </w:p>
    <w:p w:rsidR="00E707EB" w:rsidRPr="002C0983" w:rsidRDefault="00E707E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bookmarkStart w:id="4" w:name="_Hlk77632667"/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E707EB" w:rsidRPr="002C0983" w:rsidRDefault="00E707E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bookmarkStart w:id="5" w:name="_Hlk77629680"/>
      <w:r w:rsidR="0056075A"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="0056075A" w:rsidRPr="002C0983">
        <w:rPr>
          <w:lang w:val="hy-AM"/>
        </w:rPr>
        <w:t xml:space="preserve"> </w:t>
      </w:r>
      <w:r w:rsidR="0056075A"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bookmarkEnd w:id="5"/>
      <w:r w:rsidR="0056075A" w:rsidRPr="002C0983">
        <w:rPr>
          <w:rFonts w:ascii="GHEA Grapalat" w:hAnsi="GHEA Grapalat"/>
          <w:color w:val="000000"/>
          <w:lang w:val="hy-AM"/>
        </w:rPr>
        <w:t>,</w:t>
      </w:r>
    </w:p>
    <w:p w:rsidR="0056075A" w:rsidRPr="002C0983" w:rsidRDefault="00E707E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</w:t>
      </w:r>
      <w:r w:rsidR="00C41D1D" w:rsidRPr="002C0983">
        <w:rPr>
          <w:rFonts w:ascii="GHEA Grapalat" w:hAnsi="GHEA Grapalat"/>
          <w:color w:val="000000"/>
          <w:lang w:val="hy-AM"/>
        </w:rPr>
        <w:t xml:space="preserve">. </w:t>
      </w:r>
      <w:r w:rsidR="0056075A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="0056075A"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56075A" w:rsidRPr="002C0983" w:rsidRDefault="0056075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927E4A" w:rsidRPr="002C0983">
        <w:rPr>
          <w:rFonts w:ascii="GHEA Grapalat" w:hAnsi="GHEA Grapalat"/>
          <w:color w:val="000000"/>
          <w:lang w:val="hy-AM"/>
        </w:rPr>
        <w:t>»:</w:t>
      </w:r>
    </w:p>
    <w:p w:rsidR="00AB6F5C" w:rsidRPr="002C0983" w:rsidRDefault="0056075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գ.  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  <w:r w:rsidR="00AB6F5C" w:rsidRPr="002C0983">
        <w:rPr>
          <w:rFonts w:ascii="GHEA Grapalat" w:hAnsi="GHEA Grapalat"/>
          <w:color w:val="000000"/>
          <w:lang w:val="hy-AM"/>
        </w:rPr>
        <w:t>ուժը կորցրած ճանաչել  6-րդ</w:t>
      </w:r>
      <w:r w:rsidR="00FF6C59" w:rsidRPr="002C0983">
        <w:rPr>
          <w:rFonts w:ascii="GHEA Grapalat" w:hAnsi="GHEA Grapalat"/>
          <w:color w:val="000000"/>
          <w:lang w:val="hy-AM"/>
        </w:rPr>
        <w:t>, 7-րդ, 8-րդ</w:t>
      </w:r>
      <w:r w:rsidR="00AB6F5C" w:rsidRPr="002C0983">
        <w:rPr>
          <w:rFonts w:ascii="GHEA Grapalat" w:hAnsi="GHEA Grapalat"/>
          <w:color w:val="000000"/>
          <w:lang w:val="hy-AM"/>
        </w:rPr>
        <w:t xml:space="preserve"> կետ</w:t>
      </w:r>
      <w:r w:rsidR="00FF6C59" w:rsidRPr="002C0983">
        <w:rPr>
          <w:rFonts w:ascii="GHEA Grapalat" w:hAnsi="GHEA Grapalat"/>
          <w:color w:val="000000"/>
          <w:lang w:val="hy-AM"/>
        </w:rPr>
        <w:t>եր</w:t>
      </w:r>
      <w:r w:rsidR="00AB6F5C" w:rsidRPr="002C0983">
        <w:rPr>
          <w:rFonts w:ascii="GHEA Grapalat" w:hAnsi="GHEA Grapalat"/>
          <w:color w:val="000000"/>
          <w:lang w:val="hy-AM"/>
        </w:rPr>
        <w:t>ը,</w:t>
      </w:r>
    </w:p>
    <w:p w:rsidR="00974E1B" w:rsidRPr="002C0983" w:rsidRDefault="0056075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="00FF6C59" w:rsidRPr="002C0983">
        <w:rPr>
          <w:rFonts w:ascii="GHEA Grapalat" w:hAnsi="GHEA Grapalat"/>
          <w:color w:val="000000"/>
          <w:lang w:val="hy-AM"/>
        </w:rPr>
        <w:t>լրացնել նոր` 8</w:t>
      </w:r>
      <w:r w:rsidR="00FF6C59"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softHyphen/>
      </w:r>
      <w:r w:rsidR="00FF6C59" w:rsidRPr="002C0983">
        <w:rPr>
          <w:rFonts w:ascii="GHEA Grapalat" w:hAnsi="GHEA Grapalat"/>
          <w:color w:val="000000"/>
          <w:lang w:val="hy-AM"/>
        </w:rPr>
        <w:softHyphen/>
        <w:t>.1-ին, 8.2-րդ</w:t>
      </w:r>
      <w:r w:rsidRPr="002C0983">
        <w:rPr>
          <w:rFonts w:ascii="GHEA Grapalat" w:hAnsi="GHEA Grapalat"/>
          <w:color w:val="000000"/>
          <w:lang w:val="hy-AM"/>
        </w:rPr>
        <w:t>,</w:t>
      </w:r>
      <w:r w:rsidR="00FF6C59" w:rsidRPr="002C0983">
        <w:rPr>
          <w:rFonts w:ascii="GHEA Grapalat" w:hAnsi="GHEA Grapalat"/>
          <w:color w:val="000000"/>
          <w:lang w:val="hy-AM"/>
        </w:rPr>
        <w:t xml:space="preserve"> 8.3-րդ  </w:t>
      </w:r>
      <w:r w:rsidRPr="002C0983">
        <w:rPr>
          <w:rFonts w:ascii="GHEA Grapalat" w:hAnsi="GHEA Grapalat"/>
          <w:color w:val="000000"/>
          <w:lang w:val="hy-AM"/>
        </w:rPr>
        <w:t xml:space="preserve">և 8.4-րդ </w:t>
      </w:r>
      <w:r w:rsidR="00FF6C59" w:rsidRPr="002C0983">
        <w:rPr>
          <w:rFonts w:ascii="GHEA Grapalat" w:hAnsi="GHEA Grapalat"/>
          <w:color w:val="000000"/>
          <w:lang w:val="hy-AM"/>
        </w:rPr>
        <w:t>կետերով՝ հետևյալ բովանդակությամբ.</w:t>
      </w:r>
    </w:p>
    <w:p w:rsidR="0056075A" w:rsidRPr="002C0983" w:rsidRDefault="0056075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E4A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բացառությամբ ամբողջական պատվաստված, մեկ դեղաչափ պատվաստված, փաստագրված բացարձակ հակացուցում ունեցող</w:t>
      </w:r>
      <w:r w:rsidR="005F5D85" w:rsidRP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56075A" w:rsidRPr="002C0983" w:rsidRDefault="0056075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8.2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Կորոնավիրուսային հիվանդության (COVID-19) դեմ ամբողջական պատվաստված</w:t>
      </w:r>
      <w:r w:rsidR="005F5D85" w:rsidRP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8.1.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56075A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</w:t>
      </w:r>
      <w:r w:rsidR="0056075A" w:rsidRPr="002C0983">
        <w:rPr>
          <w:rFonts w:ascii="GHEA Grapalat" w:hAnsi="GHEA Grapalat"/>
          <w:color w:val="000000"/>
          <w:sz w:val="24"/>
          <w:szCs w:val="24"/>
          <w:lang w:val="hy-AM"/>
        </w:rPr>
        <w:t>.3.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E87A8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="0056075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.4.</w:t>
      </w:r>
      <w:r w:rsidR="0056075A"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8C0589" w:rsidRDefault="008C0589" w:rsidP="008C0589">
      <w:pPr>
        <w:tabs>
          <w:tab w:val="left" w:pos="0"/>
          <w:tab w:val="left" w:pos="180"/>
          <w:tab w:val="left" w:pos="270"/>
        </w:tabs>
        <w:spacing w:line="360" w:lineRule="auto"/>
        <w:ind w:left="284"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2) </w:t>
      </w:r>
      <w:r w:rsidR="00FE3A0D"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27E4A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:</w:t>
      </w:r>
      <w:r w:rsidR="00D06269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4F1C1A" w:rsidRPr="002C0983" w:rsidRDefault="004F1C1A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bookmarkEnd w:id="4"/>
    <w:p w:rsidR="0000478D" w:rsidRPr="002C0983" w:rsidRDefault="0000478D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00478D" w:rsidRPr="002C0983" w:rsidSect="0000478D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8F36E0" w:rsidRPr="002C0983" w:rsidRDefault="008F36E0" w:rsidP="00927E4A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8F36E0" w:rsidRPr="002C0983" w:rsidSect="0000478D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927E4A" w:rsidRPr="002C0983" w:rsidRDefault="00927E4A" w:rsidP="00927E4A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Հավելված </w:t>
      </w:r>
      <w:r w:rsidRPr="002C0983">
        <w:rPr>
          <w:rFonts w:ascii="GHEA Grapalat" w:hAnsi="GHEA Grapalat"/>
          <w:color w:val="000000"/>
          <w:lang w:val="en-US"/>
        </w:rPr>
        <w:t>3</w:t>
      </w:r>
      <w:r w:rsidRPr="002C0983">
        <w:rPr>
          <w:rFonts w:ascii="GHEA Grapalat" w:hAnsi="GHEA Grapalat"/>
          <w:color w:val="000000"/>
          <w:lang w:val="hy-AM"/>
        </w:rPr>
        <w:t>-ում.</w:t>
      </w:r>
    </w:p>
    <w:p w:rsidR="00E87A81" w:rsidRPr="002C0983" w:rsidRDefault="00E87A81" w:rsidP="00927E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578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5-ի,</w:t>
      </w:r>
      <w:r w:rsidR="008C0589">
        <w:rPr>
          <w:rFonts w:ascii="GHEA Grapalat" w:hAnsi="GHEA Grapalat"/>
          <w:color w:val="000000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8C0589">
        <w:rPr>
          <w:rFonts w:ascii="GHEA Grapalat" w:hAnsi="GHEA Grapalat"/>
          <w:color w:val="000000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27E4A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</w:t>
      </w:r>
      <w:r w:rsidR="005F5D85" w:rsidRPr="005F5D8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F5D8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E87A8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8C0589" w:rsidRDefault="008C0589" w:rsidP="008C0589">
      <w:pPr>
        <w:tabs>
          <w:tab w:val="left" w:pos="0"/>
          <w:tab w:val="left" w:pos="180"/>
          <w:tab w:val="left" w:pos="270"/>
        </w:tabs>
        <w:spacing w:line="360" w:lineRule="auto"/>
        <w:ind w:left="284"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27E4A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D50B5D" w:rsidRPr="002C0983" w:rsidRDefault="00D50B5D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8F36E0" w:rsidRPr="002C0983" w:rsidRDefault="008F36E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8F36E0" w:rsidRPr="002C0983" w:rsidSect="008F36E0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987A4B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FF6C59" w:rsidRPr="002C0983" w:rsidRDefault="00642D4E" w:rsidP="00987A4B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</w:t>
      </w:r>
    </w:p>
    <w:p w:rsidR="00022A40" w:rsidRPr="002C0983" w:rsidRDefault="00974E1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8F36E0" w:rsidRPr="002C0983" w:rsidRDefault="008F36E0" w:rsidP="00927E4A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color w:val="000000"/>
          <w:lang w:val="hy-AM"/>
        </w:rPr>
        <w:sectPr w:rsidR="008F36E0" w:rsidRPr="002C0983" w:rsidSect="0000478D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</w:p>
    <w:p w:rsidR="00974E1B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4) </w:t>
      </w:r>
      <w:r w:rsidR="00FF6C59" w:rsidRPr="002C0983">
        <w:rPr>
          <w:rFonts w:ascii="GHEA Grapalat" w:hAnsi="GHEA Grapalat"/>
          <w:color w:val="000000"/>
          <w:lang w:val="hy-AM"/>
        </w:rPr>
        <w:t>Հավելված 4-ում.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8C0589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8C0589">
        <w:rPr>
          <w:rFonts w:ascii="GHEA Grapalat" w:hAnsi="GHEA Grapalat"/>
          <w:color w:val="000000"/>
          <w:lang w:val="hy-AM"/>
        </w:rPr>
        <w:t>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1FDC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F5D8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E87A8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8C0589" w:rsidRDefault="008C0589" w:rsidP="008C0589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8C05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01FDC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642D4E" w:rsidRPr="002C0983" w:rsidRDefault="00E87A8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E87A81" w:rsidRPr="002C0983" w:rsidRDefault="00E87A81" w:rsidP="00DF0662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</w:p>
    <w:p w:rsidR="008F36E0" w:rsidRPr="002C0983" w:rsidRDefault="008F36E0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8F36E0" w:rsidRPr="002C0983" w:rsidSect="008F36E0">
          <w:pgSz w:w="12240" w:h="15840"/>
          <w:pgMar w:top="850" w:right="1138" w:bottom="850" w:left="1411" w:header="706" w:footer="706" w:gutter="0"/>
          <w:cols w:space="708"/>
          <w:docGrid w:linePitch="360"/>
        </w:sectPr>
      </w:pPr>
    </w:p>
    <w:p w:rsidR="00642D4E" w:rsidRPr="002C0983" w:rsidRDefault="00642D4E" w:rsidP="008F36E0">
      <w:pPr>
        <w:ind w:firstLine="0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642D4E" w:rsidRPr="002C0983" w:rsidSect="0000478D">
          <w:pgSz w:w="15840" w:h="12240" w:orient="landscape"/>
          <w:pgMar w:top="1411" w:right="850" w:bottom="1138" w:left="850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</w:t>
      </w:r>
    </w:p>
    <w:p w:rsidR="00FF6C59" w:rsidRPr="002C0983" w:rsidRDefault="00FF6C59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974E1B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bookmarkStart w:id="6" w:name="_Hlk77635592"/>
      <w:r>
        <w:rPr>
          <w:rFonts w:ascii="GHEA Grapalat" w:hAnsi="GHEA Grapalat"/>
          <w:color w:val="000000"/>
          <w:lang w:val="hy-AM"/>
        </w:rPr>
        <w:t xml:space="preserve">5) </w:t>
      </w:r>
      <w:r w:rsidR="00FF6C59" w:rsidRPr="002C0983">
        <w:rPr>
          <w:rFonts w:ascii="GHEA Grapalat" w:hAnsi="GHEA Grapalat"/>
          <w:color w:val="000000"/>
          <w:lang w:val="hy-AM"/>
        </w:rPr>
        <w:t>Հավելված 5-ում.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8C0589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8C0589">
        <w:rPr>
          <w:rFonts w:ascii="GHEA Grapalat" w:hAnsi="GHEA Grapalat"/>
          <w:color w:val="000000"/>
          <w:lang w:val="hy-AM"/>
        </w:rPr>
        <w:t>:»,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7-րդ, 8-րդ, 9-րդ կետերը,</w:t>
      </w:r>
    </w:p>
    <w:p w:rsidR="00E87A81" w:rsidRPr="002C0983" w:rsidRDefault="00E87A8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լրացնել նոր`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 xml:space="preserve">.1-ին,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Pr="002C0983">
        <w:rPr>
          <w:rFonts w:ascii="GHEA Grapalat" w:hAnsi="GHEA Grapalat"/>
          <w:color w:val="000000"/>
          <w:lang w:val="hy-AM"/>
        </w:rPr>
        <w:t xml:space="preserve">.2-րդ,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="00584DF8" w:rsidRPr="002C0983">
        <w:rPr>
          <w:rFonts w:ascii="GHEA Grapalat" w:hAnsi="GHEA Grapalat"/>
          <w:color w:val="000000"/>
          <w:lang w:val="hy-AM"/>
        </w:rPr>
        <w:t xml:space="preserve">.3-րդ </w:t>
      </w:r>
      <w:r w:rsidRPr="002C0983">
        <w:rPr>
          <w:rFonts w:ascii="GHEA Grapalat" w:hAnsi="GHEA Grapalat"/>
          <w:color w:val="000000"/>
          <w:lang w:val="hy-AM"/>
        </w:rPr>
        <w:t xml:space="preserve">և </w:t>
      </w:r>
      <w:r w:rsidR="00D074FB" w:rsidRPr="002C0983">
        <w:rPr>
          <w:rFonts w:ascii="GHEA Grapalat" w:hAnsi="GHEA Grapalat"/>
          <w:color w:val="000000"/>
          <w:lang w:val="hy-AM"/>
        </w:rPr>
        <w:t>10</w:t>
      </w:r>
      <w:r w:rsidRPr="002C0983">
        <w:rPr>
          <w:rFonts w:ascii="GHEA Grapalat" w:hAnsi="GHEA Grapalat"/>
          <w:color w:val="000000"/>
          <w:lang w:val="hy-AM"/>
        </w:rPr>
        <w:t>.4-րդ կետերով՝ հետևյալ բովանդակությամբ.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="00D074FB" w:rsidRPr="002C0983">
        <w:rPr>
          <w:rFonts w:ascii="GHEA Grapalat" w:hAnsi="GHEA Grapalat"/>
          <w:color w:val="000000"/>
          <w:sz w:val="24"/>
          <w:szCs w:val="24"/>
          <w:lang w:val="hy-AM"/>
        </w:rPr>
        <w:t>10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1FDC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E87A81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10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10.1 կետի պահանջի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E87A81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10</w:t>
      </w:r>
      <w:r w:rsidR="00E87A81" w:rsidRPr="002C0983">
        <w:rPr>
          <w:rFonts w:ascii="GHEA Grapalat" w:hAnsi="GHEA Grapalat"/>
          <w:color w:val="000000"/>
          <w:sz w:val="24"/>
          <w:szCs w:val="24"/>
          <w:lang w:val="hy-AM"/>
        </w:rPr>
        <w:t>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10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E87A81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10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.4.</w:t>
      </w:r>
      <w:r w:rsidR="00E87A81" w:rsidRPr="002C0983">
        <w:rPr>
          <w:sz w:val="24"/>
          <w:szCs w:val="24"/>
          <w:lang w:val="hy-AM"/>
        </w:rPr>
        <w:t xml:space="preserve"> 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E87A81" w:rsidRPr="002C0983" w:rsidRDefault="00E87A8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901FDC" w:rsidRPr="002C0983" w:rsidRDefault="00E87A81" w:rsidP="00901FDC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E87A81" w:rsidRPr="002C0983" w:rsidRDefault="00901FDC" w:rsidP="00901FDC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E87A8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E87A81" w:rsidRPr="002C0983" w:rsidRDefault="00E87A81" w:rsidP="00DF0662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E87A81" w:rsidRPr="002C0983" w:rsidRDefault="00E87A81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շրջանում:</w:t>
      </w:r>
      <w:r w:rsidR="00901FDC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</w:t>
      </w:r>
      <w:r w:rsidR="008C0589">
        <w:rPr>
          <w:rFonts w:ascii="GHEA Grapalat" w:eastAsia="Calibri" w:hAnsi="GHEA Grapalat"/>
          <w:color w:val="000000"/>
          <w:shd w:val="clear" w:color="auto" w:fill="FFFFFF"/>
          <w:lang w:val="hy-AM"/>
        </w:rPr>
        <w:t>,</w:t>
      </w:r>
    </w:p>
    <w:p w:rsidR="00584DF8" w:rsidRPr="002C0983" w:rsidRDefault="00E87A8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</w:p>
    <w:p w:rsidR="00584DF8" w:rsidRPr="002C0983" w:rsidRDefault="00584DF8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8F36E0" w:rsidRPr="002C0983" w:rsidRDefault="008F36E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8F36E0" w:rsidRPr="002C0983" w:rsidSect="008F36E0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E87A81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</w:t>
      </w:r>
    </w:p>
    <w:p w:rsidR="00642D4E" w:rsidRPr="002C0983" w:rsidRDefault="00642D4E" w:rsidP="00642D4E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642D4E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bookmarkEnd w:id="6"/>
    <w:p w:rsidR="00FF6C59" w:rsidRPr="002C0983" w:rsidRDefault="00FF6C59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974E1B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6) </w:t>
      </w:r>
      <w:r w:rsidR="00FF6C59" w:rsidRPr="002C0983">
        <w:rPr>
          <w:rFonts w:ascii="GHEA Grapalat" w:hAnsi="GHEA Grapalat"/>
          <w:color w:val="000000"/>
          <w:lang w:val="hy-AM"/>
        </w:rPr>
        <w:t>Հավելված 6-ում.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8C0589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584DF8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312C29">
        <w:rPr>
          <w:rFonts w:ascii="GHEA Grapalat" w:hAnsi="GHEA Grapalat"/>
          <w:color w:val="000000"/>
          <w:lang w:val="hy-AM"/>
        </w:rPr>
        <w:t>:»,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4-րդ, 5-րդ կետերը,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5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5.2-րդ, 5.3-րդ  և 5.4-րդ կետերով՝ հետևյալ բովանդակությամբ.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84DF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5.2.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5.1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D074FB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312C29" w:rsidRDefault="00312C29" w:rsidP="00312C29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312C2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312C2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074FB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9200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584DF8" w:rsidRPr="002C0983" w:rsidRDefault="00D074FB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584DF8" w:rsidRPr="002C0983" w:rsidRDefault="00584DF8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8F36E0" w:rsidRPr="002C0983" w:rsidRDefault="008F36E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8F36E0" w:rsidRPr="002C0983" w:rsidSect="008F36E0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074FB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D074FB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</w:t>
      </w:r>
      <w:r w:rsidR="00E14777"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:</w:t>
      </w:r>
    </w:p>
    <w:p w:rsidR="00FF6C59" w:rsidRPr="002C0983" w:rsidRDefault="00FF6C59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D96CF1" w:rsidRPr="002C0983" w:rsidRDefault="009224CB" w:rsidP="009224C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7) </w:t>
      </w:r>
      <w:r w:rsidR="00D96CF1" w:rsidRPr="002C0983">
        <w:rPr>
          <w:rFonts w:ascii="GHEA Grapalat" w:hAnsi="GHEA Grapalat"/>
          <w:color w:val="000000"/>
          <w:lang w:val="hy-AM"/>
        </w:rPr>
        <w:t>Հավելված 7-ում.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9200F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59200F">
        <w:rPr>
          <w:rFonts w:ascii="GHEA Grapalat" w:hAnsi="GHEA Grapalat"/>
          <w:color w:val="000000"/>
          <w:lang w:val="hy-AM"/>
        </w:rPr>
        <w:t>:»,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D074FB" w:rsidRPr="002C0983" w:rsidRDefault="00D074F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84DF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074FB" w:rsidRPr="002C0983" w:rsidRDefault="00D074FB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="00E14777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 կետով սահմանված պատվաստվելու բժշկական հակացուցումներ ունեցող</w:t>
      </w:r>
      <w:r w:rsidR="003B1A20" w:rsidRPr="003B1A2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3B1A20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D074FB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59200F" w:rsidRDefault="0059200F" w:rsidP="0059200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074FB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9200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D074FB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FE2D37" w:rsidRPr="002C0983" w:rsidRDefault="00FE2D37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FE2D37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</w:t>
      </w:r>
      <w:r w:rsidR="00584DF8"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sz w:val="24"/>
          <w:szCs w:val="24"/>
          <w:lang w:val="hy-AM"/>
        </w:rPr>
        <w:t>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F1304F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</w:t>
      </w:r>
      <w:r w:rsidR="00F1304F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F1304F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96CF1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</w:t>
      </w:r>
      <w:r w:rsidR="00584DF8" w:rsidRPr="002C0983">
        <w:t xml:space="preserve"> 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</w:t>
      </w:r>
    </w:p>
    <w:p w:rsidR="00FE2D37" w:rsidRPr="002C0983" w:rsidRDefault="00FE2D37" w:rsidP="00584DF8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974E1B" w:rsidRPr="002C0983" w:rsidRDefault="00C12F65" w:rsidP="00C12F6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8) </w:t>
      </w:r>
      <w:r w:rsidR="00D96CF1" w:rsidRPr="002C0983">
        <w:rPr>
          <w:rFonts w:ascii="GHEA Grapalat" w:hAnsi="GHEA Grapalat"/>
          <w:color w:val="000000"/>
          <w:lang w:val="hy-AM"/>
        </w:rPr>
        <w:t>Հավելված 8-ում.</w:t>
      </w:r>
    </w:p>
    <w:p w:rsidR="00D96CF1" w:rsidRPr="002C0983" w:rsidRDefault="00D96C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 ուժը կորցրած ճանաչել  4-րդ, 5-րդ կետերը,</w:t>
      </w:r>
    </w:p>
    <w:p w:rsidR="00D96CF1" w:rsidRPr="002C0983" w:rsidRDefault="00D96CF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բ.  լրացնել նոր` 5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5.2-րդ</w:t>
      </w:r>
      <w:r w:rsidR="001373D3" w:rsidRPr="002C0983">
        <w:rPr>
          <w:rFonts w:ascii="GHEA Grapalat" w:hAnsi="GHEA Grapalat"/>
          <w:color w:val="000000"/>
          <w:lang w:val="hy-AM"/>
        </w:rPr>
        <w:t xml:space="preserve">, </w:t>
      </w:r>
      <w:r w:rsidRPr="002C0983">
        <w:rPr>
          <w:rFonts w:ascii="GHEA Grapalat" w:hAnsi="GHEA Grapalat"/>
          <w:color w:val="000000"/>
          <w:lang w:val="hy-AM"/>
        </w:rPr>
        <w:t>5.3-րդ</w:t>
      </w:r>
      <w:r w:rsidR="00A9506A" w:rsidRPr="002C0983">
        <w:rPr>
          <w:rFonts w:ascii="GHEA Grapalat" w:hAnsi="GHEA Grapalat"/>
          <w:color w:val="000000"/>
          <w:lang w:val="hy-AM"/>
        </w:rPr>
        <w:t>,</w:t>
      </w:r>
      <w:r w:rsidR="001373D3" w:rsidRPr="002C0983">
        <w:rPr>
          <w:rFonts w:ascii="GHEA Grapalat" w:hAnsi="GHEA Grapalat"/>
          <w:color w:val="000000"/>
          <w:lang w:val="hy-AM"/>
        </w:rPr>
        <w:t xml:space="preserve"> 5.4-րդ</w:t>
      </w:r>
      <w:r w:rsidR="00A9506A" w:rsidRPr="002C0983">
        <w:rPr>
          <w:rFonts w:ascii="GHEA Grapalat" w:hAnsi="GHEA Grapalat"/>
          <w:color w:val="000000"/>
          <w:lang w:val="hy-AM"/>
        </w:rPr>
        <w:t>, 5.5-րդ</w:t>
      </w:r>
      <w:r w:rsidR="00B94193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1373D3" w:rsidRPr="002C0983" w:rsidRDefault="001373D3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84DF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1373D3" w:rsidRPr="002C0983" w:rsidRDefault="001373D3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3B1A2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հավաստող առավելագույնը 72 ժամ վաղեմության սերտիֆիկատ՝ համաձայն 5.1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1373D3" w:rsidRPr="002C0983" w:rsidRDefault="001373D3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584DF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3B1A2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1373D3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59200F" w:rsidRDefault="0059200F" w:rsidP="0059200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59200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A9506A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4DF8" w:rsidRPr="002C098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</w:p>
    <w:p w:rsidR="00A9506A" w:rsidRPr="002C0983" w:rsidRDefault="00A9506A" w:rsidP="00A9506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 xml:space="preserve">5.5.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ախտորոշման ՊՇՌ հետազոտության,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հակացուցումների վերաբերյալ արդյունքները գրանցվում են գրանցամատյաններում՝ համաձայն սույն հավելվածի Ձև 4-ի, Ձև 5-ի և իրականացվում է շարունակական դիտարկում բժշկական ժամանակավոր </w:t>
      </w:r>
      <w:r w:rsidRPr="002C0983">
        <w:rPr>
          <w:rFonts w:ascii="GHEA Grapalat" w:hAnsi="GHEA Grapalat"/>
          <w:color w:val="000000"/>
          <w:lang w:val="hy-AM"/>
        </w:rPr>
        <w:lastRenderedPageBreak/>
        <w:t>հակացուցումների մասին բժշկական փաստաթուղթը ներկայացնելու օ</w:t>
      </w:r>
      <w:r w:rsidR="00A60F33" w:rsidRPr="002C0983">
        <w:rPr>
          <w:rFonts w:ascii="GHEA Grapalat" w:hAnsi="GHEA Grapalat"/>
          <w:color w:val="000000"/>
          <w:lang w:val="hy-AM"/>
        </w:rPr>
        <w:t>րվանից յուրաքանչյուր 14 օրը մեկ,</w:t>
      </w:r>
      <w:r w:rsidRPr="002C0983">
        <w:rPr>
          <w:rFonts w:ascii="GHEA Grapalat" w:hAnsi="GHEA Grapalat"/>
          <w:color w:val="00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Pr="002C0983">
        <w:rPr>
          <w:rFonts w:ascii="GHEA Grapalat" w:hAnsi="GHEA Grapalat"/>
          <w:color w:val="000000"/>
          <w:lang w:val="hy-AM"/>
        </w:rPr>
        <w:t>:</w:t>
      </w:r>
      <w:r w:rsidR="00B94193" w:rsidRPr="002C0983">
        <w:rPr>
          <w:rFonts w:ascii="GHEA Grapalat" w:hAnsi="GHEA Grapalat"/>
          <w:color w:val="000000"/>
          <w:lang w:val="hy-AM"/>
        </w:rPr>
        <w:t xml:space="preserve"> Անձնակազմի կորոնավիրուսային հիվանդության (COVID-19) ախտորոշման ՊՇՌ հետազոտության,</w:t>
      </w:r>
      <w:r w:rsidR="00B94193" w:rsidRPr="002C0983">
        <w:rPr>
          <w:lang w:val="hy-AM"/>
        </w:rPr>
        <w:t xml:space="preserve"> </w:t>
      </w:r>
      <w:r w:rsidR="00B94193"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արդյունքների գրանցամատյանները վարում է և շարունակական դիտարկումն իրականացնում է բժշկական կազմակերպությունների տնօրենի հրամանով նշանակված՝  կորոնավիրուսային հիվանդության վարակի հսկողության պատասխանատուն կամ բաժանմունքների առանձին պատասխանատուները՝ ելնելով բժշկական օգնություն և սպասարկում իրականացնող կազմակերպության առանձնահատկություններից</w:t>
      </w:r>
      <w:r w:rsidRPr="002C0983">
        <w:rPr>
          <w:rFonts w:ascii="GHEA Grapalat" w:hAnsi="GHEA Grapalat"/>
          <w:color w:val="000000"/>
          <w:lang w:val="hy-AM"/>
        </w:rPr>
        <w:t>:</w:t>
      </w:r>
      <w:r w:rsidR="009224CB">
        <w:rPr>
          <w:rFonts w:ascii="GHEA Grapalat" w:hAnsi="GHEA Grapalat"/>
          <w:color w:val="000000"/>
          <w:lang w:val="hy-AM"/>
        </w:rPr>
        <w:t>»,</w:t>
      </w:r>
    </w:p>
    <w:p w:rsidR="00B94193" w:rsidRPr="002C0983" w:rsidRDefault="00D829D0" w:rsidP="00B94193">
      <w:pPr>
        <w:spacing w:line="360" w:lineRule="auto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գ.</w:t>
      </w:r>
      <w:r w:rsidR="00A9506A"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 </w:t>
      </w:r>
      <w:r w:rsidR="00A9506A" w:rsidRPr="002C0983">
        <w:rPr>
          <w:rFonts w:ascii="GHEA Grapalat" w:hAnsi="GHEA Grapalat"/>
          <w:color w:val="000000"/>
          <w:sz w:val="24"/>
          <w:szCs w:val="24"/>
          <w:lang w:val="hy-AM"/>
        </w:rPr>
        <w:t>լրացնել նոր ձև 4, ձև 5՝ հետևյալ բովանդակությամբ</w:t>
      </w:r>
      <w:r w:rsidR="00A9506A" w:rsidRPr="002C0983">
        <w:rPr>
          <w:rFonts w:ascii="GHEA Grapalat" w:hAnsi="GHEA Grapalat"/>
          <w:color w:val="000000"/>
          <w:lang w:val="hy-AM"/>
        </w:rPr>
        <w:t xml:space="preserve">. </w:t>
      </w:r>
    </w:p>
    <w:p w:rsidR="00FE2D37" w:rsidRPr="002C0983" w:rsidRDefault="00FE2D37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FE2D37" w:rsidRPr="002C0983" w:rsidSect="00FE2D37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A9506A" w:rsidRPr="002C0983" w:rsidRDefault="00A9506A" w:rsidP="00A9506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A9506A" w:rsidRPr="002C0983" w:rsidRDefault="00A9506A" w:rsidP="00A9506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A9506A" w:rsidRPr="002C0983" w:rsidRDefault="00A9506A" w:rsidP="00A9506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A9506A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A9506A" w:rsidRPr="002C0983" w:rsidRDefault="00A9506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A9506A" w:rsidRPr="002C0983" w:rsidRDefault="00A9506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A9506A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A9506A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A9506A" w:rsidRPr="002C0983" w:rsidRDefault="00A9506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A9506A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A9506A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506A" w:rsidRPr="002C0983" w:rsidRDefault="00A9506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A9506A" w:rsidRPr="002C0983" w:rsidRDefault="00A9506A" w:rsidP="00A9506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A9506A" w:rsidRPr="002C0983" w:rsidRDefault="00A9506A" w:rsidP="00A9506A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A9506A" w:rsidRPr="002C0983" w:rsidRDefault="00A9506A" w:rsidP="00A9506A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A9506A" w:rsidRPr="002C0983" w:rsidRDefault="00A9506A" w:rsidP="00A9506A">
      <w:pPr>
        <w:rPr>
          <w:lang w:val="hy-AM"/>
        </w:rPr>
      </w:pPr>
      <w:r w:rsidRPr="002C0983">
        <w:rPr>
          <w:lang w:val="hy-AM"/>
        </w:rPr>
        <w:br w:type="page"/>
      </w:r>
    </w:p>
    <w:p w:rsidR="00A9506A" w:rsidRPr="002C0983" w:rsidRDefault="00A9506A" w:rsidP="00A9506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A9506A" w:rsidRPr="002C0983" w:rsidRDefault="00A9506A" w:rsidP="00A9506A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A9506A" w:rsidRPr="002C0983" w:rsidRDefault="00A9506A" w:rsidP="00A9506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A9506A" w:rsidRPr="002C0983" w:rsidRDefault="00A9506A" w:rsidP="00A9506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A9506A" w:rsidRPr="002C0983" w:rsidRDefault="00A9506A" w:rsidP="00A9506A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A9506A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A9506A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A9506A" w:rsidRPr="002C0983" w:rsidRDefault="00A9506A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A9506A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A9506A" w:rsidRPr="002C0983" w:rsidRDefault="00A9506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A9506A" w:rsidRPr="002C0983" w:rsidRDefault="00A9506A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A9506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</w:t>
      </w:r>
      <w:r w:rsidR="00E14777"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:</w:t>
      </w:r>
    </w:p>
    <w:p w:rsidR="00A9506A" w:rsidRPr="002C0983" w:rsidRDefault="00A9506A" w:rsidP="00A32E0F">
      <w:pPr>
        <w:pStyle w:val="ListParagraph"/>
        <w:tabs>
          <w:tab w:val="left" w:pos="0"/>
          <w:tab w:val="left" w:pos="426"/>
          <w:tab w:val="left" w:pos="540"/>
        </w:tabs>
        <w:spacing w:line="360" w:lineRule="auto"/>
        <w:ind w:left="0" w:right="-151"/>
        <w:jc w:val="both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</w:p>
    <w:p w:rsidR="00FE2D37" w:rsidRPr="002C0983" w:rsidRDefault="00FE2D37" w:rsidP="00584DF8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974E1B" w:rsidRPr="002C0983" w:rsidRDefault="00C12F65" w:rsidP="00C12F6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9) </w:t>
      </w:r>
      <w:r w:rsidR="00CC2C3D" w:rsidRPr="002C0983">
        <w:rPr>
          <w:rFonts w:ascii="GHEA Grapalat" w:hAnsi="GHEA Grapalat"/>
          <w:color w:val="000000"/>
          <w:lang w:val="hy-AM"/>
        </w:rPr>
        <w:t>Հավելված 9-ում.</w:t>
      </w:r>
    </w:p>
    <w:p w:rsidR="00CC2C3D" w:rsidRPr="002C0983" w:rsidRDefault="00CC2C3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 ուժը կորցրած ճանաչել  3-րդ կետը,</w:t>
      </w:r>
    </w:p>
    <w:p w:rsidR="00CC2C3D" w:rsidRPr="002C0983" w:rsidRDefault="00CC2C3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բ.  լրացնել նոր` 3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3.2-րդ</w:t>
      </w:r>
      <w:r w:rsidR="001200A1" w:rsidRPr="002C0983">
        <w:rPr>
          <w:rFonts w:ascii="GHEA Grapalat" w:hAnsi="GHEA Grapalat"/>
          <w:color w:val="000000"/>
          <w:lang w:val="hy-AM"/>
        </w:rPr>
        <w:t xml:space="preserve">, </w:t>
      </w:r>
      <w:r w:rsidRPr="002C0983">
        <w:rPr>
          <w:rFonts w:ascii="GHEA Grapalat" w:hAnsi="GHEA Grapalat"/>
          <w:color w:val="000000"/>
          <w:lang w:val="hy-AM"/>
        </w:rPr>
        <w:t>3.3-րդ</w:t>
      </w:r>
      <w:r w:rsidR="001200A1" w:rsidRPr="002C0983">
        <w:rPr>
          <w:rFonts w:ascii="GHEA Grapalat" w:hAnsi="GHEA Grapalat"/>
          <w:color w:val="000000"/>
          <w:lang w:val="hy-AM"/>
        </w:rPr>
        <w:t xml:space="preserve"> և 3.4-րդ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1200A1" w:rsidRPr="002C0983" w:rsidRDefault="001200A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3.1.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32E0F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264E0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աշխատողների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1200A1" w:rsidRPr="002C0983" w:rsidRDefault="001200A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3.2.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747F2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հավաստող առավելագույնը 72 ժամ վաղեմության սերտիֆիկատ՝ համաձայն 3.1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1200A1" w:rsidRPr="002C0983" w:rsidRDefault="001200A1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3.3.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A32E0F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747F22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747F22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1200A1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9224CB" w:rsidRDefault="009224CB" w:rsidP="009224CB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Pr="009224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9224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1200A1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9224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9224C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1200A1" w:rsidRPr="002C0983" w:rsidRDefault="0030456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գ</w:t>
      </w:r>
      <w:r w:rsidRPr="002C0983">
        <w:rPr>
          <w:rFonts w:ascii="GHEA Grapalat" w:hAnsi="GHEA Grapalat"/>
          <w:color w:val="000000"/>
          <w:lang w:val="hy-AM"/>
        </w:rPr>
        <w:t>.</w:t>
      </w:r>
      <w:r w:rsidR="001200A1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1200A1" w:rsidRPr="002C0983" w:rsidRDefault="001200A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</w:t>
      </w:r>
      <w:r w:rsidRPr="002C0983">
        <w:rPr>
          <w:rFonts w:ascii="GHEA Grapalat" w:hAnsi="GHEA Grapalat"/>
          <w:color w:val="000000"/>
          <w:lang w:val="hy-AM"/>
        </w:rPr>
        <w:lastRenderedPageBreak/>
        <w:t>հակացուցումների վերաբերյալ գրանցամատյանների վարումը՝ համաձայն սույն հավելվածի Ձև 1-ի, Ձև 2-ի, Ձև 4-ի, Ձև 5-ի</w:t>
      </w:r>
      <w:r w:rsidR="009224C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1200A1" w:rsidRPr="002C0983" w:rsidRDefault="001200A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1200A1" w:rsidRPr="002C0983" w:rsidRDefault="001200A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A32E0F" w:rsidRPr="002C0983">
        <w:rPr>
          <w:rFonts w:ascii="GHEA Grapalat" w:hAnsi="GHEA Grapalat"/>
          <w:color w:val="000000"/>
          <w:lang w:val="hy-AM"/>
        </w:rPr>
        <w:t>»</w:t>
      </w:r>
      <w:r w:rsidR="009224CB">
        <w:rPr>
          <w:rFonts w:ascii="GHEA Grapalat" w:hAnsi="GHEA Grapalat"/>
          <w:color w:val="000000"/>
          <w:lang w:val="hy-AM"/>
        </w:rPr>
        <w:t>,</w:t>
      </w:r>
    </w:p>
    <w:p w:rsidR="00642D4E" w:rsidRPr="002C0983" w:rsidRDefault="001200A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FE2D37" w:rsidRPr="002C0983" w:rsidRDefault="00FE2D37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FE2D37" w:rsidRPr="002C0983" w:rsidSect="00FE2D37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9558C1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642D4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CC2C3D" w:rsidRPr="002C0983" w:rsidRDefault="00CC2C3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4C5398" w:rsidRPr="002C0983" w:rsidRDefault="004C5398" w:rsidP="00A32E0F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C5398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CF3B70" w:rsidRPr="002C0983" w:rsidRDefault="00C12F65" w:rsidP="00C12F6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10) </w:t>
      </w:r>
      <w:r w:rsidR="00492453" w:rsidRPr="002C0983">
        <w:rPr>
          <w:rFonts w:ascii="GHEA Grapalat" w:hAnsi="GHEA Grapalat"/>
          <w:color w:val="000000"/>
          <w:lang w:val="hy-AM"/>
        </w:rPr>
        <w:t>Հավելված 10-ում.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C12F65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A32E0F" w:rsidRPr="002C0983">
        <w:rPr>
          <w:rFonts w:ascii="GHEA Grapalat" w:hAnsi="GHEA Grapalat"/>
          <w:color w:val="000000"/>
          <w:lang w:val="hy-AM"/>
        </w:rPr>
        <w:t>:»: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ուժը կորցրած ճանաչել  6-րդ, 7-րդ, 8-րդ կետերը,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32E0F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F9056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A32E0F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693056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E5465F" w:rsidRDefault="00E5465F" w:rsidP="00E5465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693056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693056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C5398" w:rsidRPr="002C0983" w:rsidRDefault="004C5398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C5398" w:rsidRPr="002C0983" w:rsidSect="004C539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93056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693056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974E1B" w:rsidRPr="002C0983" w:rsidRDefault="00E5465F" w:rsidP="00E5465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11) </w:t>
      </w:r>
      <w:r w:rsidR="00974E1B" w:rsidRPr="002C0983">
        <w:rPr>
          <w:rFonts w:ascii="GHEA Grapalat" w:hAnsi="GHEA Grapalat"/>
          <w:color w:val="000000"/>
          <w:lang w:val="hy-AM"/>
        </w:rPr>
        <w:t>Հ</w:t>
      </w:r>
      <w:r w:rsidR="00406EF5" w:rsidRPr="002C0983">
        <w:rPr>
          <w:rFonts w:ascii="GHEA Grapalat" w:hAnsi="GHEA Grapalat"/>
          <w:color w:val="000000"/>
          <w:lang w:val="hy-AM"/>
        </w:rPr>
        <w:t xml:space="preserve">ավելված 11-ում.   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E5465F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E5465F">
        <w:rPr>
          <w:rFonts w:ascii="GHEA Grapalat" w:hAnsi="GHEA Grapalat"/>
          <w:color w:val="000000"/>
          <w:lang w:val="hy-AM"/>
        </w:rPr>
        <w:t>»,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08023D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97406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08023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աշխատող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ներ</w:t>
      </w:r>
      <w:r w:rsidR="00974063"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 w:rsidR="00974063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693056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E5465F" w:rsidRDefault="00E5465F" w:rsidP="00E5465F">
      <w:pPr>
        <w:tabs>
          <w:tab w:val="left" w:pos="0"/>
          <w:tab w:val="left" w:pos="180"/>
          <w:tab w:val="left" w:pos="270"/>
        </w:tabs>
        <w:spacing w:line="360" w:lineRule="auto"/>
        <w:ind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08023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693056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Pr="002C0983"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t xml:space="preserve"> </w:t>
      </w:r>
    </w:p>
    <w:p w:rsidR="00D70121" w:rsidRPr="002C0983" w:rsidRDefault="00D70121" w:rsidP="00642D4E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D70121" w:rsidRPr="002C0983" w:rsidSect="00D70121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406EF5" w:rsidRPr="002C0983" w:rsidRDefault="00406EF5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</w:p>
    <w:p w:rsidR="00D70121" w:rsidRPr="002C0983" w:rsidRDefault="00D70121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D70121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406EF5" w:rsidRPr="002C0983" w:rsidRDefault="00406EF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DA5861" w:rsidRPr="002C0983" w:rsidRDefault="00E5465F" w:rsidP="00E5465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is-IS"/>
        </w:rPr>
      </w:pPr>
      <w:r>
        <w:rPr>
          <w:rFonts w:ascii="GHEA Grapalat" w:hAnsi="GHEA Grapalat"/>
          <w:color w:val="000000"/>
          <w:lang w:val="hy-AM"/>
        </w:rPr>
        <w:t xml:space="preserve">12) </w:t>
      </w:r>
      <w:r w:rsidR="00974E1B" w:rsidRPr="002C0983">
        <w:rPr>
          <w:rFonts w:ascii="GHEA Grapalat" w:hAnsi="GHEA Grapalat"/>
          <w:color w:val="000000"/>
          <w:lang w:val="hy-AM"/>
        </w:rPr>
        <w:t>Հավելված 12-</w:t>
      </w:r>
      <w:r w:rsidR="00406EF5" w:rsidRPr="002C0983">
        <w:rPr>
          <w:rFonts w:ascii="GHEA Grapalat" w:hAnsi="GHEA Grapalat"/>
          <w:color w:val="000000"/>
          <w:lang w:val="hy-AM"/>
        </w:rPr>
        <w:t xml:space="preserve">ում.   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</w:t>
      </w:r>
      <w:r w:rsidR="000C54F4" w:rsidRPr="002C0983">
        <w:rPr>
          <w:rFonts w:ascii="GHEA Grapalat" w:hAnsi="GHEA Grapalat"/>
          <w:color w:val="000000"/>
          <w:lang w:val="hy-AM"/>
        </w:rPr>
        <w:t xml:space="preserve">և երեխաների </w:t>
      </w:r>
      <w:r w:rsidRPr="002C0983">
        <w:rPr>
          <w:rFonts w:ascii="GHEA Grapalat" w:hAnsi="GHEA Grapalat"/>
          <w:color w:val="000000"/>
          <w:lang w:val="hy-AM"/>
        </w:rPr>
        <w:t>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</w:t>
      </w:r>
      <w:r w:rsidR="000C54F4" w:rsidRPr="002C0983">
        <w:rPr>
          <w:rFonts w:ascii="GHEA Grapalat" w:hAnsi="GHEA Grapalat"/>
          <w:color w:val="000000"/>
          <w:lang w:val="hy-AM"/>
        </w:rPr>
        <w:t xml:space="preserve"> Ձև 3-ի,</w:t>
      </w:r>
      <w:r w:rsidRPr="002C0983">
        <w:rPr>
          <w:rFonts w:ascii="GHEA Grapalat" w:hAnsi="GHEA Grapalat"/>
          <w:color w:val="000000"/>
          <w:lang w:val="hy-AM"/>
        </w:rPr>
        <w:t xml:space="preserve"> Ձև 5-ի,</w:t>
      </w:r>
      <w:r w:rsidR="00332041" w:rsidRPr="002C0983">
        <w:rPr>
          <w:rFonts w:ascii="GHEA Grapalat" w:hAnsi="GHEA Grapalat"/>
          <w:color w:val="000000"/>
          <w:lang w:val="hy-AM"/>
        </w:rPr>
        <w:t xml:space="preserve"> Ձև 6-ի</w:t>
      </w:r>
      <w:r w:rsidR="00E5465F">
        <w:rPr>
          <w:rFonts w:ascii="GHEA Grapalat" w:hAnsi="GHEA Grapalat"/>
          <w:color w:val="000000"/>
          <w:lang w:val="hy-AM"/>
        </w:rPr>
        <w:t>»</w:t>
      </w:r>
      <w:r w:rsidR="00332041" w:rsidRPr="002C0983">
        <w:rPr>
          <w:rFonts w:ascii="GHEA Grapalat" w:hAnsi="GHEA Grapalat"/>
          <w:color w:val="000000"/>
          <w:lang w:val="hy-AM"/>
        </w:rPr>
        <w:t>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332041" w:rsidRPr="002C0983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E5465F">
        <w:rPr>
          <w:rFonts w:ascii="GHEA Grapalat" w:hAnsi="GHEA Grapalat"/>
          <w:color w:val="000000"/>
          <w:lang w:val="hy-AM"/>
        </w:rPr>
        <w:t>»,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7-րդ, 8-րդ կետերը,</w:t>
      </w:r>
    </w:p>
    <w:p w:rsidR="00693056" w:rsidRPr="002C0983" w:rsidRDefault="0069305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  և 8.4-րդ կետերով՝ հետևյալ բովանդակությամբ.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50765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332041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332041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693056" w:rsidRPr="002C0983" w:rsidRDefault="00693056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A5076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FE3A0D" w:rsidRPr="002C0983" w:rsidRDefault="00693056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E5465F" w:rsidRDefault="00E5465F" w:rsidP="00E5465F">
      <w:pPr>
        <w:tabs>
          <w:tab w:val="left" w:pos="0"/>
          <w:tab w:val="left" w:pos="180"/>
          <w:tab w:val="left" w:pos="270"/>
        </w:tabs>
        <w:spacing w:line="360" w:lineRule="auto"/>
        <w:ind w:left="426" w:right="-151" w:firstLine="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2) </w:t>
      </w:r>
      <w:r w:rsidR="00FE3A0D" w:rsidRP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693056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E5465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693056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 ձև </w:t>
      </w:r>
      <w:r w:rsidR="000C54F4" w:rsidRPr="002C0983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, ձև </w:t>
      </w:r>
      <w:r w:rsidR="000C54F4" w:rsidRPr="002C0983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D70121" w:rsidRPr="002C0983" w:rsidRDefault="00D70121" w:rsidP="00642D4E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D70121" w:rsidRPr="002C0983" w:rsidSect="00D70121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93056" w:rsidRPr="002C0983" w:rsidRDefault="00693056" w:rsidP="00DF0662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693056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406EF5" w:rsidRPr="002C0983" w:rsidRDefault="00406EF5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</w:p>
    <w:p w:rsidR="00974E1B" w:rsidRPr="002C0983" w:rsidRDefault="00E5465F" w:rsidP="00E5465F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is-IS"/>
        </w:rPr>
      </w:pPr>
      <w:r>
        <w:rPr>
          <w:rFonts w:ascii="GHEA Grapalat" w:hAnsi="GHEA Grapalat"/>
          <w:color w:val="000000"/>
          <w:lang w:val="hy-AM"/>
        </w:rPr>
        <w:t xml:space="preserve">13) </w:t>
      </w:r>
      <w:r w:rsidR="00974E1B" w:rsidRPr="005F5D85">
        <w:rPr>
          <w:rFonts w:ascii="GHEA Grapalat" w:hAnsi="GHEA Grapalat"/>
          <w:color w:val="000000"/>
          <w:lang w:val="hy-AM"/>
        </w:rPr>
        <w:t>Հավելված</w:t>
      </w:r>
      <w:r w:rsidR="00974E1B" w:rsidRPr="002C0983">
        <w:rPr>
          <w:rFonts w:ascii="GHEA Grapalat" w:hAnsi="GHEA Grapalat"/>
          <w:color w:val="000000"/>
          <w:lang w:val="is-IS"/>
        </w:rPr>
        <w:t xml:space="preserve"> 13-</w:t>
      </w:r>
      <w:r w:rsidR="00304A7B" w:rsidRPr="002C0983">
        <w:rPr>
          <w:rFonts w:ascii="GHEA Grapalat" w:hAnsi="GHEA Grapalat"/>
          <w:color w:val="000000"/>
          <w:lang w:val="hy-AM"/>
        </w:rPr>
        <w:t>ում.</w:t>
      </w:r>
    </w:p>
    <w:p w:rsidR="000C54F4" w:rsidRPr="002C0983" w:rsidRDefault="000C54F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ա.  4-րդ կետի 2-րդ ենթակետը շարադրել նոր խմբագրությամբ.</w:t>
      </w:r>
    </w:p>
    <w:p w:rsidR="000C54F4" w:rsidRPr="002C0983" w:rsidRDefault="000C54F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«2) 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 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E5465F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,</w:t>
      </w:r>
    </w:p>
    <w:p w:rsidR="009259A4" w:rsidRPr="002C0983" w:rsidRDefault="000C54F4" w:rsidP="009259A4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բ. 4-րդ կետը լրացնել նոր` 5-րդ ենթակետով՝ հետևյալ բովանդակությամբ.</w:t>
      </w:r>
    </w:p>
    <w:p w:rsidR="009A0360" w:rsidRPr="002C0983" w:rsidRDefault="000C54F4" w:rsidP="00A62A1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9259A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»:</w:t>
      </w:r>
    </w:p>
    <w:p w:rsidR="00304A7B" w:rsidRPr="002C0983" w:rsidRDefault="00B70F0E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</w:t>
      </w:r>
      <w:r w:rsidR="00304A7B" w:rsidRPr="002C0983">
        <w:rPr>
          <w:rFonts w:ascii="GHEA Grapalat" w:hAnsi="GHEA Grapalat"/>
          <w:color w:val="000000"/>
          <w:lang w:val="hy-AM"/>
        </w:rPr>
        <w:t>.  ուժը կորցրած ճանաչել  6-րդ, 7-րդ, 8-րդ, 15-րդ, 16-րդ, 17-րդ, 24-րդ, 25-րդ, 26-րդ կետերը,</w:t>
      </w:r>
    </w:p>
    <w:p w:rsidR="00304A7B" w:rsidRPr="002C0983" w:rsidRDefault="00B70F0E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</w:t>
      </w:r>
      <w:r w:rsidR="00304A7B" w:rsidRPr="002C0983">
        <w:rPr>
          <w:rFonts w:ascii="GHEA Grapalat" w:hAnsi="GHEA Grapalat"/>
          <w:color w:val="000000"/>
          <w:lang w:val="hy-AM"/>
        </w:rPr>
        <w:t>.  լրացնել նոր`  8.2-րդ</w:t>
      </w:r>
      <w:r w:rsidR="00347F92" w:rsidRPr="002C0983">
        <w:rPr>
          <w:rFonts w:ascii="GHEA Grapalat" w:hAnsi="GHEA Grapalat"/>
          <w:color w:val="000000"/>
          <w:lang w:val="hy-AM"/>
        </w:rPr>
        <w:t xml:space="preserve">, </w:t>
      </w:r>
      <w:r w:rsidR="00304A7B" w:rsidRPr="002C0983">
        <w:rPr>
          <w:rFonts w:ascii="GHEA Grapalat" w:hAnsi="GHEA Grapalat"/>
          <w:color w:val="000000"/>
          <w:lang w:val="hy-AM"/>
        </w:rPr>
        <w:t xml:space="preserve"> 8.3-րդ</w:t>
      </w:r>
      <w:r w:rsidR="000C54F4" w:rsidRPr="002C0983">
        <w:rPr>
          <w:rFonts w:ascii="GHEA Grapalat" w:hAnsi="GHEA Grapalat"/>
          <w:color w:val="000000"/>
          <w:lang w:val="hy-AM"/>
        </w:rPr>
        <w:t xml:space="preserve">, </w:t>
      </w:r>
      <w:r w:rsidR="00347F92" w:rsidRPr="002C0983">
        <w:rPr>
          <w:rFonts w:ascii="GHEA Grapalat" w:hAnsi="GHEA Grapalat"/>
          <w:color w:val="000000"/>
          <w:lang w:val="hy-AM"/>
        </w:rPr>
        <w:t>8.4-րդ</w:t>
      </w:r>
      <w:r w:rsidR="000C54F4" w:rsidRPr="002C0983">
        <w:rPr>
          <w:rFonts w:ascii="GHEA Grapalat" w:hAnsi="GHEA Grapalat"/>
          <w:color w:val="000000"/>
          <w:lang w:val="hy-AM"/>
        </w:rPr>
        <w:t xml:space="preserve"> և 8.5-րդ</w:t>
      </w:r>
      <w:r w:rsidR="00304A7B"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0C54F4" w:rsidRPr="002C0983" w:rsidRDefault="000C54F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8.2.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317AF3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աշխատողների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0C54F4" w:rsidRDefault="000C54F4" w:rsidP="0011266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8.3.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ՊՇՌ հետազոտության բացասական արդյունքը հավաստող առավելագույնը 72 ժամ վաղե</w:t>
      </w:r>
      <w:r w:rsidR="00E5465F">
        <w:rPr>
          <w:rFonts w:ascii="GHEA Grapalat" w:hAnsi="GHEA Grapalat"/>
          <w:color w:val="000000"/>
          <w:sz w:val="24"/>
          <w:szCs w:val="24"/>
          <w:lang w:val="hy-AM"/>
        </w:rPr>
        <w:t>մության սերտիֆիկատ՝ համաձայն 8.</w:t>
      </w:r>
      <w:r w:rsidR="00765BAC">
        <w:rPr>
          <w:rFonts w:ascii="GHEA Grapalat" w:hAnsi="GHEA Grapalat"/>
          <w:color w:val="000000"/>
          <w:sz w:val="24"/>
          <w:szCs w:val="24"/>
          <w:lang w:val="hy-AM"/>
        </w:rPr>
        <w:t>2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կետի պահանջի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:rsidR="00E5465F" w:rsidRDefault="00E5465F" w:rsidP="00E5465F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8.4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E5465F" w:rsidRPr="002C0983" w:rsidRDefault="00E5465F" w:rsidP="00E5465F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E5465F" w:rsidRPr="002C0983" w:rsidRDefault="00E5465F" w:rsidP="0011266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:rsidR="00FE3A0D" w:rsidRPr="002C0983" w:rsidRDefault="000C54F4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8.5.</w:t>
      </w:r>
      <w:r w:rsidRPr="002C0983">
        <w:rPr>
          <w:lang w:val="hy-AM"/>
        </w:rPr>
        <w:t xml:space="preserve"> </w:t>
      </w:r>
      <w:r w:rsidR="00FE3A0D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1) Բացարձակ հակացուցում </w:t>
      </w:r>
    </w:p>
    <w:p w:rsidR="00FE3A0D" w:rsidRPr="002C0983" w:rsidRDefault="00FE3A0D" w:rsidP="00FE3A0D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FE3A0D" w:rsidRPr="002C0983" w:rsidRDefault="00765BAC" w:rsidP="00765BA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FE3A0D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FE3A0D" w:rsidRPr="002C0983" w:rsidRDefault="00FE3A0D" w:rsidP="00FE3A0D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856B6B" w:rsidRDefault="00FE3A0D" w:rsidP="00FE3A0D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765BA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CA2E22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/>
        </w:rPr>
        <w:t>,</w:t>
      </w:r>
    </w:p>
    <w:p w:rsidR="00DD045B" w:rsidRPr="002C0983" w:rsidRDefault="00DD045B" w:rsidP="00DD045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/>
        </w:rPr>
        <w:t>ե</w:t>
      </w:r>
      <w:r w:rsidRPr="00E573AA">
        <w:rPr>
          <w:rFonts w:ascii="GHEA Grapalat" w:eastAsia="Calibri" w:hAnsi="GHEA Grapalat"/>
          <w:color w:val="000000"/>
          <w:shd w:val="clear" w:color="auto" w:fill="FFFFFF"/>
          <w:lang w:val="hy-AM"/>
        </w:rPr>
        <w:t>.</w:t>
      </w:r>
      <w:r w:rsidRPr="00E573AA">
        <w:rPr>
          <w:rFonts w:ascii="GHEA Grapalat" w:hAnsi="GHEA Grapalat"/>
          <w:lang w:val="hy-AM"/>
        </w:rPr>
        <w:t xml:space="preserve"> 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 xml:space="preserve">11-րդ, 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21-րդ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կետ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եր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ի 1-ին ենթակետ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եր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 xml:space="preserve">ում «ուղևորների մուտքը տրանսպորտային միջոց թույլատրվում է միայն դիմակով» բառերը փոխարինել 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«տ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րանսպորտային միջոցում ուղևորները կրում են դիմակ» բառերով</w:t>
      </w:r>
      <w:r w:rsidR="002A7D29" w:rsidRPr="00E573AA">
        <w:rPr>
          <w:rFonts w:ascii="GHEA Grapalat" w:hAnsi="GHEA Grapalat"/>
          <w:color w:val="000000"/>
          <w:shd w:val="clear" w:color="auto" w:fill="FFFFFF"/>
          <w:lang w:val="hy-AM"/>
        </w:rPr>
        <w:t>, իսկ 30-րդ կետի 1-ին ենթակետում «ուղևորները մուտքը երկաթուղային կայարանի կամ մետրոպոլիտենի տարածք» բառերը փոխարինել «ուղևորները երկաթուղային կայարանի կամ մետրոպոլիտենի տարածքում կրում են դիմակ» բառերով</w:t>
      </w:r>
      <w:r w:rsidRPr="00E573AA">
        <w:rPr>
          <w:rFonts w:ascii="GHEA Grapalat" w:hAnsi="GHEA Grapalat"/>
          <w:color w:val="000000"/>
          <w:shd w:val="clear" w:color="auto" w:fill="FFFFFF"/>
          <w:lang w:val="hy-AM"/>
        </w:rPr>
        <w:t>։</w:t>
      </w:r>
    </w:p>
    <w:p w:rsidR="00856B6B" w:rsidRPr="002C0983" w:rsidRDefault="00DD045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զ</w:t>
      </w:r>
      <w:r w:rsidR="00856B6B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.   14-րդ կետի 1-ին ենթակետի «բ» պարբերությունը շարադրել նոր խմբագրությամբ.</w:t>
      </w:r>
    </w:p>
    <w:p w:rsidR="00856B6B" w:rsidRPr="002C0983" w:rsidRDefault="00856B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«բ. 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 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,</w:t>
      </w:r>
    </w:p>
    <w:p w:rsidR="00856B6B" w:rsidRPr="002C0983" w:rsidRDefault="00DD045B" w:rsidP="00DF0662">
      <w:pPr>
        <w:pStyle w:val="NormalWeb"/>
        <w:shd w:val="clear" w:color="auto" w:fill="FFFFFF"/>
        <w:spacing w:line="360" w:lineRule="auto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lastRenderedPageBreak/>
        <w:t>է</w:t>
      </w:r>
      <w:r w:rsidR="00856B6B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. 14-րդ կետի 1-ին ենթակետում լրացնել նոր «ե» պարբերություն՝ հետևյալ բովանդակությամբ.</w:t>
      </w:r>
    </w:p>
    <w:p w:rsidR="00856B6B" w:rsidRPr="002C0983" w:rsidRDefault="00856B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«ե. </w:t>
      </w:r>
      <w:r w:rsidR="00A62A1C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2A1C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2A1C" w:rsidRPr="002C0983">
        <w:rPr>
          <w:rFonts w:ascii="GHEA Grapalat" w:hAnsi="GHEA Grapalat"/>
          <w:color w:val="FF0000"/>
          <w:lang w:val="hy-AM"/>
        </w:rPr>
        <w:t xml:space="preserve"> </w:t>
      </w:r>
      <w:r w:rsidR="00A62A1C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:»,</w:t>
      </w:r>
    </w:p>
    <w:p w:rsidR="00CA2E22" w:rsidRPr="002C0983" w:rsidRDefault="00DD045B" w:rsidP="00CA2E2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ը</w:t>
      </w:r>
      <w:r w:rsidR="00CA2E22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CA2E22" w:rsidRPr="002C0983">
        <w:rPr>
          <w:rFonts w:ascii="GHEA Grapalat" w:hAnsi="GHEA Grapalat"/>
          <w:color w:val="000000"/>
          <w:lang w:val="hy-AM"/>
        </w:rPr>
        <w:t xml:space="preserve"> լրացնել նոր`  17.1-րդ,  17.2-րդ, 17.3-րդ և 17.4-րդ  կետերով՝ հետևյալ բովանդակությամբ.</w:t>
      </w:r>
    </w:p>
    <w:p w:rsidR="00CA2E22" w:rsidRPr="002C0983" w:rsidRDefault="00CA2E22" w:rsidP="00CA2E2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CA2E22" w:rsidRPr="002C0983" w:rsidRDefault="00CA2E22" w:rsidP="00CA2E2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17.2.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17.1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CA2E22" w:rsidRPr="002C0983" w:rsidRDefault="00CA2E22" w:rsidP="00CA2E2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17.3.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17.4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CA2E22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765BAC" w:rsidP="00765BA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CA2E22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չկառավարվող էպիլեպսիա) պատվաստումն իրականացվում է կլինիկական երևույթների կայունացման շրջանում</w:t>
      </w:r>
      <w:r w:rsidR="00765BA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856B6B" w:rsidRPr="002C0983" w:rsidRDefault="00DD045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hAnsi="GHEA Grapalat"/>
          <w:color w:val="000000"/>
          <w:lang w:val="hy-AM"/>
        </w:rPr>
        <w:t>թ</w:t>
      </w:r>
      <w:r w:rsidR="00CA2E22" w:rsidRPr="002C0983">
        <w:rPr>
          <w:rFonts w:ascii="GHEA Grapalat" w:hAnsi="GHEA Grapalat"/>
          <w:color w:val="000000"/>
          <w:lang w:val="hy-AM"/>
        </w:rPr>
        <w:t xml:space="preserve">. </w:t>
      </w:r>
      <w:r w:rsidR="00856B6B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23-րդ կետի 1-ին ենթակետի «բ» պարբերությունը շարադրել նոր խմբագրությամբ.</w:t>
      </w:r>
    </w:p>
    <w:p w:rsidR="00CA2E22" w:rsidRPr="002C0983" w:rsidRDefault="00CA2E22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«բ. 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 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,</w:t>
      </w:r>
    </w:p>
    <w:p w:rsidR="004400E4" w:rsidRPr="002C0983" w:rsidRDefault="00DD045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ժ</w:t>
      </w:r>
      <w:r w:rsidR="004400E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23-րդ կետի 1-ին ենթակետում լրացնել նոր «ե» պարբերություն՝ հետևյալ բովանդակությամբ. </w:t>
      </w:r>
    </w:p>
    <w:p w:rsidR="000C54F4" w:rsidRPr="002C0983" w:rsidRDefault="00856B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="004400E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ե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»,</w:t>
      </w:r>
    </w:p>
    <w:p w:rsidR="00B70F0E" w:rsidRPr="002C0983" w:rsidRDefault="00765BAC" w:rsidP="00B70F0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ժա</w:t>
      </w:r>
      <w:r w:rsidR="00B70F0E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B70F0E" w:rsidRPr="002C0983">
        <w:rPr>
          <w:rFonts w:ascii="GHEA Grapalat" w:hAnsi="GHEA Grapalat"/>
          <w:color w:val="000000"/>
          <w:lang w:val="hy-AM"/>
        </w:rPr>
        <w:t>լրացնել նոր` 26.1-րդ,  26.2-րդ, 26.3-րդ և 26.4-րդ  կետերով՝ հետևյալ բովանդակությամբ.</w:t>
      </w:r>
    </w:p>
    <w:p w:rsidR="00B70F0E" w:rsidRPr="002C0983" w:rsidRDefault="00B70F0E" w:rsidP="00B70F0E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26.1.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B70F0E" w:rsidRPr="002C0983" w:rsidRDefault="00B70F0E" w:rsidP="00B70F0E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26.2.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26.1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B70F0E" w:rsidRPr="002C0983" w:rsidRDefault="00B70F0E" w:rsidP="00B70F0E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26.3.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26.4 կետով սահմանված պատվաստվելու բժշկական հակացուցումներ ունեցող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B70F0E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26.4.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765BAC" w:rsidP="00765BA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B70F0E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765BA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B70F0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ժ</w:t>
      </w:r>
      <w:r w:rsidR="00765BA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բ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. </w:t>
      </w:r>
      <w:r w:rsidR="000C54F4" w:rsidRPr="002C0983">
        <w:rPr>
          <w:rFonts w:ascii="GHEA Grapalat" w:hAnsi="GHEA Grapalat"/>
          <w:color w:val="000000"/>
          <w:lang w:val="hy-AM"/>
        </w:rPr>
        <w:t xml:space="preserve">լրացնել նոր ձև </w:t>
      </w:r>
      <w:r w:rsidR="00A62A1C" w:rsidRPr="002C0983">
        <w:rPr>
          <w:rFonts w:ascii="GHEA Grapalat" w:hAnsi="GHEA Grapalat"/>
          <w:color w:val="000000"/>
          <w:lang w:val="hy-AM"/>
        </w:rPr>
        <w:t>4</w:t>
      </w:r>
      <w:r w:rsidR="000C54F4" w:rsidRPr="002C0983">
        <w:rPr>
          <w:rFonts w:ascii="GHEA Grapalat" w:hAnsi="GHEA Grapalat"/>
          <w:color w:val="000000"/>
          <w:lang w:val="hy-AM"/>
        </w:rPr>
        <w:t xml:space="preserve">, ձև </w:t>
      </w:r>
      <w:r w:rsidR="00A62A1C" w:rsidRPr="002C0983">
        <w:rPr>
          <w:rFonts w:ascii="GHEA Grapalat" w:hAnsi="GHEA Grapalat"/>
          <w:color w:val="000000"/>
          <w:lang w:val="hy-AM"/>
        </w:rPr>
        <w:t>5</w:t>
      </w:r>
      <w:r w:rsidR="000C54F4"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D70121" w:rsidRPr="002C0983" w:rsidRDefault="00D70121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D70121" w:rsidRPr="002C0983" w:rsidSect="00D70121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A62A1C"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</w:t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 xml:space="preserve">Ձև </w:t>
      </w:r>
      <w:r w:rsidR="00A62A1C" w:rsidRPr="002C0983">
        <w:rPr>
          <w:rFonts w:ascii="GHEA Grapalat" w:hAnsi="GHEA Grapalat"/>
          <w:sz w:val="24"/>
          <w:szCs w:val="24"/>
          <w:lang w:val="hy-AM"/>
        </w:rPr>
        <w:t>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0C54F4" w:rsidRPr="002C0983" w:rsidRDefault="00642D4E" w:rsidP="008D2743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0C54F4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C41D1D" w:rsidRPr="002C0983" w:rsidRDefault="00765BAC" w:rsidP="00765BAC">
      <w:pPr>
        <w:pStyle w:val="Normal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color w:val="000000"/>
          <w:lang w:val="is-IS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14) </w:t>
      </w:r>
      <w:r w:rsidR="00974E1B" w:rsidRPr="002C0983">
        <w:rPr>
          <w:rFonts w:ascii="GHEA Grapalat" w:hAnsi="GHEA Grapalat"/>
          <w:color w:val="000000"/>
          <w:lang w:val="hy-AM"/>
        </w:rPr>
        <w:t>Հավելված</w:t>
      </w:r>
      <w:r w:rsidR="00974E1B" w:rsidRPr="002C0983">
        <w:rPr>
          <w:rFonts w:ascii="GHEA Grapalat" w:hAnsi="GHEA Grapalat"/>
          <w:color w:val="000000"/>
          <w:lang w:val="is-IS"/>
        </w:rPr>
        <w:t xml:space="preserve"> 14-</w:t>
      </w:r>
      <w:r w:rsidR="00C41D1D" w:rsidRPr="002C0983">
        <w:rPr>
          <w:rFonts w:ascii="GHEA Grapalat" w:hAnsi="GHEA Grapalat"/>
          <w:color w:val="000000"/>
          <w:lang w:val="hy-AM"/>
        </w:rPr>
        <w:t>ում.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0D3C9D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B70F0E" w:rsidRPr="002C0983">
        <w:rPr>
          <w:rFonts w:ascii="GHEA Grapalat" w:hAnsi="GHEA Grapalat"/>
          <w:color w:val="000000"/>
          <w:lang w:val="hy-AM"/>
        </w:rPr>
        <w:t>»: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5-րդ, 6-րդ, 7-րդ կետերը,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7.1-ին, 7.2-րդ, 7.3-րդ  և 7.4-րդ կետերով՝ հետևյալ բովանդակությամբ.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F0E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բացառությամբ ամբողջական պատվաստված, մեկ դեղաչափ պատվաստված, փաստագրված բացարձակ հակացուցում ունեցող</w:t>
      </w:r>
      <w:r w:rsidR="00A351F5" w:rsidRPr="00A351F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351F5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A351F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8654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</w:t>
      </w:r>
      <w:r w:rsidR="008654EA" w:rsidRPr="008654E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8654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8654EA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="005D2F5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4400E4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0D3C9D" w:rsidP="000D3C9D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4400E4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0D3C9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0D3C9D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642D4E" w:rsidRPr="002C0983" w:rsidRDefault="004400E4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8D2743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42D4E" w:rsidRPr="002C0983" w:rsidRDefault="00642D4E" w:rsidP="008D2743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FB72B4" w:rsidRPr="002C0983" w:rsidRDefault="00FB72B4" w:rsidP="00642D4E">
      <w:pPr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</w:pPr>
    </w:p>
    <w:p w:rsidR="00642D4E" w:rsidRPr="002C0983" w:rsidRDefault="00642D4E" w:rsidP="00642D4E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5460A" w:rsidRPr="002C0983" w:rsidRDefault="0045460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sectPr w:rsidR="0045460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FB72B4" w:rsidRPr="002C0983" w:rsidRDefault="000D3C9D" w:rsidP="000D3C9D">
      <w:pPr>
        <w:pStyle w:val="NormalWeb"/>
        <w:shd w:val="clear" w:color="auto" w:fill="FFFFFF"/>
        <w:spacing w:before="0" w:beforeAutospacing="0" w:after="0" w:afterAutospacing="0" w:line="360" w:lineRule="auto"/>
        <w:ind w:left="360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15) </w:t>
      </w:r>
      <w:r w:rsidR="00FB72B4" w:rsidRPr="002C0983">
        <w:rPr>
          <w:rFonts w:ascii="GHEA Grapalat" w:hAnsi="GHEA Grapalat"/>
          <w:color w:val="000000"/>
          <w:lang w:val="hy-AM"/>
        </w:rPr>
        <w:t>Հավելված 15-ում.</w:t>
      </w:r>
    </w:p>
    <w:p w:rsidR="004400E4" w:rsidRPr="002C0983" w:rsidRDefault="00FB72B4" w:rsidP="00FB72B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ա.4-րդ </w:t>
      </w:r>
      <w:r w:rsidR="004400E4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կետի 2-րդ ենթակետը շարադրել նոր խմբագրությամբ.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0D3C9D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0D3C9D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0D3C9D">
        <w:rPr>
          <w:lang w:val="hy-AM"/>
        </w:rPr>
        <w:t xml:space="preserve"> </w:t>
      </w:r>
      <w:r w:rsidRPr="000D3C9D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</w:t>
      </w:r>
      <w:r w:rsidR="000D3C9D" w:rsidRPr="000D3C9D">
        <w:rPr>
          <w:rFonts w:ascii="GHEA Grapalat" w:hAnsi="GHEA Grapalat"/>
          <w:color w:val="000000"/>
          <w:lang w:val="hy-AM"/>
        </w:rPr>
        <w:t>ն հավելվածի Ձև 1-ի, Ձև 2-ի, Ձև 5</w:t>
      </w:r>
      <w:r w:rsidRPr="000D3C9D">
        <w:rPr>
          <w:rFonts w:ascii="GHEA Grapalat" w:hAnsi="GHEA Grapalat"/>
          <w:color w:val="000000"/>
          <w:lang w:val="hy-AM"/>
        </w:rPr>
        <w:t xml:space="preserve">-ի, Ձև </w:t>
      </w:r>
      <w:r w:rsidR="000D3C9D" w:rsidRPr="000D3C9D">
        <w:rPr>
          <w:rFonts w:ascii="GHEA Grapalat" w:hAnsi="GHEA Grapalat"/>
          <w:color w:val="000000"/>
          <w:lang w:val="hy-AM"/>
        </w:rPr>
        <w:t>6</w:t>
      </w:r>
      <w:r w:rsidRPr="000D3C9D">
        <w:rPr>
          <w:rFonts w:ascii="GHEA Grapalat" w:hAnsi="GHEA Grapalat"/>
          <w:color w:val="000000"/>
          <w:lang w:val="hy-AM"/>
        </w:rPr>
        <w:t>-ի</w:t>
      </w:r>
      <w:r w:rsidR="000D3C9D" w:rsidRPr="000D3C9D">
        <w:rPr>
          <w:rFonts w:ascii="GHEA Grapalat" w:hAnsi="GHEA Grapalat"/>
          <w:color w:val="000000"/>
          <w:lang w:val="hy-AM"/>
        </w:rPr>
        <w:t>»</w:t>
      </w:r>
      <w:r w:rsidRPr="000D3C9D">
        <w:rPr>
          <w:rFonts w:ascii="GHEA Grapalat" w:hAnsi="GHEA Grapalat"/>
          <w:color w:val="000000"/>
          <w:lang w:val="hy-AM"/>
        </w:rPr>
        <w:t>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="002B7C95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4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0D3C9D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115CC0">
        <w:rPr>
          <w:rFonts w:ascii="GHEA Grapalat" w:hAnsi="GHEA Grapalat"/>
          <w:color w:val="000000"/>
          <w:lang w:val="hy-AM"/>
        </w:rPr>
        <w:t>»,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5-րդ, 6-րդ, 7-րդ կետերը,</w:t>
      </w:r>
    </w:p>
    <w:p w:rsidR="004400E4" w:rsidRPr="002C0983" w:rsidRDefault="004400E4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7.1-ին, 7.2-րդ, 7.3-րդ  և 7.4-րդ կետերով՝ հետևյալ բովանդակությամբ.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D2F5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</w:t>
      </w:r>
      <w:r w:rsidR="00E665A8">
        <w:rPr>
          <w:rFonts w:ascii="GHEA Grapalat" w:hAnsi="GHEA Grapalat"/>
          <w:color w:val="000000"/>
          <w:sz w:val="24"/>
          <w:szCs w:val="24"/>
          <w:lang w:val="hy-AM"/>
        </w:rPr>
        <w:t>րի: Սերտիֆիկատը գրանցվում է ձև 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8654EA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E665A8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4400E4" w:rsidRPr="002C0983" w:rsidRDefault="004400E4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5D2F5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4400E4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115CC0" w:rsidP="00115CC0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5D2F58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D2F58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642D4E" w:rsidRPr="002C0983" w:rsidRDefault="004400E4" w:rsidP="00E147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 ձև </w:t>
      </w:r>
      <w:r w:rsidR="00115CC0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, ձև </w:t>
      </w:r>
      <w:r w:rsidR="00115CC0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՝ հետևյալ բովանդակությամբ.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115CC0" w:rsidRDefault="00642D4E" w:rsidP="00642D4E">
      <w:pPr>
        <w:spacing w:line="360" w:lineRule="auto"/>
        <w:jc w:val="right"/>
        <w:rPr>
          <w:rFonts w:ascii="Sylfaen" w:hAnsi="Sylfaen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115CC0">
        <w:rPr>
          <w:rFonts w:ascii="Sylfaen" w:hAnsi="Sylfaen" w:cs="Calibri"/>
          <w:bCs/>
          <w:sz w:val="24"/>
          <w:szCs w:val="24"/>
          <w:shd w:val="clear" w:color="auto" w:fill="FFFFFF"/>
          <w:lang w:val="hy-AM"/>
        </w:rPr>
        <w:t>5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 xml:space="preserve">Ձև </w:t>
      </w:r>
      <w:r w:rsidR="00115CC0">
        <w:rPr>
          <w:rFonts w:ascii="GHEA Grapalat" w:hAnsi="GHEA Grapalat"/>
          <w:sz w:val="24"/>
          <w:szCs w:val="24"/>
          <w:lang w:val="hy-AM"/>
        </w:rPr>
        <w:t>6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40555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B3A90" w:rsidRPr="002C0983" w:rsidRDefault="00642D4E" w:rsidP="0040555D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DB3A90" w:rsidRPr="002C0983" w:rsidRDefault="00DB3A90">
      <w:pPr>
        <w:ind w:firstLine="0"/>
        <w:jc w:val="left"/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535E9C" w:rsidRPr="002C0983" w:rsidRDefault="00DB3A90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 xml:space="preserve">16) </w:t>
      </w:r>
      <w:r w:rsidR="00974E1B" w:rsidRPr="002C0983">
        <w:rPr>
          <w:rFonts w:ascii="GHEA Grapalat" w:hAnsi="GHEA Grapalat"/>
          <w:color w:val="000000"/>
          <w:lang w:val="hy-AM"/>
        </w:rPr>
        <w:t>Հավելված 16-</w:t>
      </w:r>
      <w:r w:rsidR="00535E9C" w:rsidRPr="002C0983">
        <w:rPr>
          <w:rFonts w:ascii="GHEA Grapalat" w:hAnsi="GHEA Grapalat"/>
          <w:color w:val="000000"/>
          <w:lang w:val="hy-AM"/>
        </w:rPr>
        <w:t>ում.</w:t>
      </w:r>
    </w:p>
    <w:p w:rsidR="00152C92" w:rsidRPr="002C0983" w:rsidRDefault="00152C92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ուժը կորցրած ճանաչել 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t>-րդ կետը,</w:t>
      </w:r>
    </w:p>
    <w:p w:rsidR="00152C92" w:rsidRPr="002C0983" w:rsidRDefault="00152C92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 լրացնել նոր`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 xml:space="preserve">.1-ին,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t>.2-րդ</w:t>
      </w:r>
      <w:r w:rsidR="002B7C95" w:rsidRPr="002C0983">
        <w:rPr>
          <w:rFonts w:ascii="GHEA Grapalat" w:hAnsi="GHEA Grapalat"/>
          <w:color w:val="000000"/>
          <w:lang w:val="hy-AM"/>
        </w:rPr>
        <w:t xml:space="preserve">, </w:t>
      </w:r>
      <w:r w:rsidR="008505FC" w:rsidRPr="002C0983">
        <w:rPr>
          <w:rFonts w:ascii="GHEA Grapalat" w:hAnsi="GHEA Grapalat"/>
          <w:color w:val="000000"/>
          <w:lang w:val="hy-AM"/>
        </w:rPr>
        <w:t>3</w:t>
      </w:r>
      <w:r w:rsidRPr="002C0983">
        <w:rPr>
          <w:rFonts w:ascii="GHEA Grapalat" w:hAnsi="GHEA Grapalat"/>
          <w:color w:val="000000"/>
          <w:lang w:val="hy-AM"/>
        </w:rPr>
        <w:t>.3-րդ</w:t>
      </w:r>
      <w:r w:rsidR="002B7C95" w:rsidRPr="002C0983">
        <w:rPr>
          <w:rFonts w:ascii="GHEA Grapalat" w:hAnsi="GHEA Grapalat"/>
          <w:color w:val="000000"/>
          <w:lang w:val="hy-AM"/>
        </w:rPr>
        <w:t xml:space="preserve"> և 3.4-րդ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2B7C95" w:rsidRPr="002C0983" w:rsidRDefault="00152C92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="008505FC" w:rsidRPr="002C0983">
        <w:rPr>
          <w:rFonts w:ascii="GHEA Grapalat" w:hAnsi="GHEA Grapalat"/>
          <w:color w:val="000000"/>
          <w:sz w:val="24"/>
          <w:szCs w:val="24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.1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="002B7C95" w:rsidRPr="002C0983">
        <w:rPr>
          <w:rFonts w:ascii="GHEA Grapalat" w:hAnsi="GHEA Grapalat"/>
          <w:color w:val="000000"/>
          <w:lang w:val="hy-AM"/>
        </w:rPr>
        <w:t xml:space="preserve"> </w:t>
      </w:r>
      <w:r w:rsidR="005D2F58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 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2B7C95" w:rsidRPr="002C0983" w:rsidRDefault="002B7C9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3.2.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հավաստող առավելագույնը 72 ժամ վաղեմության սերտիֆիկատ՝ համաձայն 3.1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2B7C95" w:rsidRPr="002C0983" w:rsidRDefault="002B7C9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3.3.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5D2F58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2B7C95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3.4.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A122A3" w:rsidP="00A122A3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5D2F58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A122A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A122A3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գ.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</w:t>
      </w:r>
      <w:r w:rsidRPr="002C0983">
        <w:rPr>
          <w:rFonts w:ascii="GHEA Grapalat" w:hAnsi="GHEA Grapalat"/>
          <w:color w:val="000000"/>
          <w:lang w:val="hy-AM"/>
        </w:rPr>
        <w:lastRenderedPageBreak/>
        <w:t>հակացուցումների վերաբերյալ գրանցամատյանների վարումը՝ համաձայն սույն հավելվածի Ձև 1-ի, Ձև 2-ի, Ձև 4-ի, Ձև 5-ի</w:t>
      </w:r>
      <w:r w:rsidR="00A122A3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D2F58" w:rsidRPr="002C0983">
        <w:rPr>
          <w:rFonts w:ascii="GHEA Grapalat" w:hAnsi="GHEA Grapalat"/>
          <w:color w:val="000000"/>
          <w:lang w:val="hy-AM"/>
        </w:rPr>
        <w:t>»</w:t>
      </w:r>
      <w:r w:rsidR="00A122A3">
        <w:rPr>
          <w:rFonts w:ascii="GHEA Grapalat" w:hAnsi="GHEA Grapalat"/>
          <w:color w:val="000000"/>
          <w:lang w:val="hy-AM"/>
        </w:rPr>
        <w:t>,</w:t>
      </w:r>
    </w:p>
    <w:p w:rsidR="00642D4E" w:rsidRPr="002C0983" w:rsidRDefault="002B7C95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642D4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642D4E" w:rsidRPr="002C0983" w:rsidRDefault="00642D4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45460A" w:rsidRPr="002C0983" w:rsidRDefault="0045460A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42D4E" w:rsidRPr="002C0983" w:rsidRDefault="00642D4E" w:rsidP="00642D4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42D4E" w:rsidRPr="002C0983" w:rsidTr="00642D4E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42D4E" w:rsidRPr="002C0983" w:rsidRDefault="00642D4E" w:rsidP="00642D4E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642D4E" w:rsidRPr="002C0983" w:rsidRDefault="00642D4E" w:rsidP="00642D4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642D4E" w:rsidRPr="002C0983" w:rsidTr="00642D4E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42D4E" w:rsidRPr="002C0983" w:rsidTr="00642D4E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2D4E" w:rsidRPr="002C0983" w:rsidRDefault="00642D4E" w:rsidP="00642D4E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42D4E" w:rsidRPr="002C0983" w:rsidRDefault="00642D4E" w:rsidP="00642D4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642D4E" w:rsidRPr="002C0983" w:rsidRDefault="00642D4E" w:rsidP="00642D4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42D4E" w:rsidRPr="002C0983" w:rsidRDefault="00642D4E" w:rsidP="00642D4E">
      <w:pPr>
        <w:rPr>
          <w:lang w:val="hy-AM"/>
        </w:rPr>
      </w:pPr>
      <w:r w:rsidRPr="002C0983">
        <w:rPr>
          <w:lang w:val="hy-AM"/>
        </w:rPr>
        <w:br w:type="page"/>
      </w:r>
    </w:p>
    <w:p w:rsidR="00642D4E" w:rsidRPr="002C0983" w:rsidRDefault="00642D4E" w:rsidP="00642D4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642D4E" w:rsidRPr="002C0983" w:rsidRDefault="00642D4E" w:rsidP="00642D4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42D4E" w:rsidRPr="002C0983" w:rsidRDefault="00642D4E" w:rsidP="00642D4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42D4E" w:rsidRPr="002C0983" w:rsidRDefault="00642D4E" w:rsidP="00642D4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42D4E" w:rsidRPr="002C0983" w:rsidTr="00642D4E">
        <w:tc>
          <w:tcPr>
            <w:tcW w:w="45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42D4E" w:rsidRPr="002C0983" w:rsidTr="00642D4E">
        <w:trPr>
          <w:gridAfter w:val="1"/>
          <w:wAfter w:w="15" w:type="dxa"/>
          <w:trHeight w:val="2701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42D4E" w:rsidRPr="002C0983" w:rsidRDefault="00642D4E" w:rsidP="002845F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42D4E" w:rsidRPr="002C0983" w:rsidTr="00642D4E">
        <w:trPr>
          <w:gridAfter w:val="1"/>
          <w:wAfter w:w="15" w:type="dxa"/>
        </w:trPr>
        <w:tc>
          <w:tcPr>
            <w:tcW w:w="45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42D4E" w:rsidRPr="002C0983" w:rsidRDefault="00642D4E" w:rsidP="00642D4E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2B7C95" w:rsidRPr="002C0983" w:rsidRDefault="00642D4E" w:rsidP="002845FD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2B7C95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</w:t>
      </w:r>
      <w:r w:rsidR="00BB37D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/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կողմից ներկայացված պատվաստման սերտիֆիկատի կամ բժշկական հակացուցու</w:t>
      </w:r>
      <w:r w:rsidR="002845FD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մը փաստագրող բժշկական փաստաթղթի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</w:t>
      </w:r>
      <w:r w:rsidR="003554FD"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:</w:t>
      </w:r>
    </w:p>
    <w:p w:rsidR="00587996" w:rsidRPr="002C0983" w:rsidRDefault="00587996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C41D1D" w:rsidRPr="002C0983" w:rsidRDefault="00974E1B" w:rsidP="00BF2CD6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426" w:hanging="142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17-</w:t>
      </w:r>
      <w:r w:rsidR="00DA376B" w:rsidRPr="002C0983">
        <w:rPr>
          <w:rFonts w:ascii="GHEA Grapalat" w:hAnsi="GHEA Grapalat"/>
          <w:color w:val="000000"/>
          <w:lang w:val="hy-AM"/>
        </w:rPr>
        <w:t>ում</w:t>
      </w:r>
      <w:r w:rsidR="00C41D1D" w:rsidRPr="002C0983">
        <w:rPr>
          <w:rFonts w:ascii="GHEA Grapalat" w:hAnsi="GHEA Grapalat"/>
          <w:color w:val="000000"/>
          <w:lang w:val="hy-AM"/>
        </w:rPr>
        <w:t>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</w:t>
      </w:r>
      <w:r w:rsidR="005A4168" w:rsidRPr="002C0983">
        <w:rPr>
          <w:rFonts w:ascii="GHEA Grapalat" w:hAnsi="GHEA Grapalat"/>
          <w:color w:val="000000"/>
          <w:lang w:val="hy-AM"/>
        </w:rPr>
        <w:t xml:space="preserve">և </w:t>
      </w:r>
      <w:r w:rsidR="005A4168" w:rsidRPr="002C0983">
        <w:rPr>
          <w:rFonts w:ascii="GHEA Grapalat" w:hAnsi="GHEA Grapalat"/>
          <w:lang w:val="hy-AM"/>
        </w:rPr>
        <w:t>ուսանող</w:t>
      </w:r>
      <w:r w:rsidR="005A4168" w:rsidRPr="002C0983">
        <w:rPr>
          <w:rFonts w:ascii="GHEA Grapalat" w:hAnsi="GHEA Grapalat"/>
          <w:color w:val="000000"/>
          <w:lang w:val="hy-AM"/>
        </w:rPr>
        <w:t xml:space="preserve">ների </w:t>
      </w:r>
      <w:r w:rsidRPr="002C0983">
        <w:rPr>
          <w:rFonts w:ascii="GHEA Grapalat" w:hAnsi="GHEA Grapalat"/>
          <w:color w:val="000000"/>
          <w:lang w:val="hy-AM"/>
        </w:rPr>
        <w:t>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</w:t>
      </w:r>
      <w:r w:rsidR="005A4168" w:rsidRPr="002C0983">
        <w:rPr>
          <w:rFonts w:ascii="GHEA Grapalat" w:hAnsi="GHEA Grapalat"/>
          <w:color w:val="000000"/>
          <w:lang w:val="hy-AM"/>
        </w:rPr>
        <w:t xml:space="preserve"> Ձև 3-ի,</w:t>
      </w:r>
      <w:r w:rsidRPr="002C0983">
        <w:rPr>
          <w:rFonts w:ascii="GHEA Grapalat" w:hAnsi="GHEA Grapalat"/>
          <w:color w:val="000000"/>
          <w:lang w:val="hy-AM"/>
        </w:rPr>
        <w:t xml:space="preserve"> Ձև </w:t>
      </w:r>
      <w:r w:rsidR="005A4168" w:rsidRPr="002C0983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-ի, Ձև </w:t>
      </w:r>
      <w:r w:rsidR="005A4168" w:rsidRPr="002C0983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-ի</w:t>
      </w:r>
      <w:r w:rsidR="00A122A3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682C64" w:rsidRPr="002C0983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A122A3">
        <w:rPr>
          <w:rFonts w:ascii="GHEA Grapalat" w:hAnsi="GHEA Grapalat"/>
          <w:color w:val="000000"/>
          <w:lang w:val="hy-AM"/>
        </w:rPr>
        <w:t>»,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</w:t>
      </w:r>
      <w:r w:rsidR="005A4168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կետերը,</w:t>
      </w:r>
    </w:p>
    <w:p w:rsidR="002B7C95" w:rsidRPr="002C0983" w:rsidRDefault="002B7C9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լրացնել նոր` </w:t>
      </w:r>
      <w:r w:rsidR="005A4168" w:rsidRPr="002C0983">
        <w:rPr>
          <w:rFonts w:ascii="GHEA Grapalat" w:hAnsi="GHEA Grapalat"/>
          <w:color w:val="000000"/>
          <w:lang w:val="hy-AM"/>
        </w:rPr>
        <w:t>7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 xml:space="preserve">.1-ին, </w:t>
      </w:r>
      <w:r w:rsidR="005A4168" w:rsidRPr="002C0983">
        <w:rPr>
          <w:rFonts w:ascii="GHEA Grapalat" w:hAnsi="GHEA Grapalat"/>
          <w:color w:val="000000"/>
          <w:lang w:val="hy-AM"/>
        </w:rPr>
        <w:t>7</w:t>
      </w:r>
      <w:r w:rsidRPr="002C0983">
        <w:rPr>
          <w:rFonts w:ascii="GHEA Grapalat" w:hAnsi="GHEA Grapalat"/>
          <w:color w:val="000000"/>
          <w:lang w:val="hy-AM"/>
        </w:rPr>
        <w:t xml:space="preserve">.2-րդ, </w:t>
      </w:r>
      <w:r w:rsidR="005A4168" w:rsidRPr="002C0983">
        <w:rPr>
          <w:rFonts w:ascii="GHEA Grapalat" w:hAnsi="GHEA Grapalat"/>
          <w:color w:val="000000"/>
          <w:lang w:val="hy-AM"/>
        </w:rPr>
        <w:t>7</w:t>
      </w:r>
      <w:r w:rsidRPr="002C0983">
        <w:rPr>
          <w:rFonts w:ascii="GHEA Grapalat" w:hAnsi="GHEA Grapalat"/>
          <w:color w:val="000000"/>
          <w:lang w:val="hy-AM"/>
        </w:rPr>
        <w:t>.3-րդ</w:t>
      </w:r>
      <w:r w:rsidR="005A4168" w:rsidRPr="002C0983">
        <w:rPr>
          <w:rFonts w:ascii="GHEA Grapalat" w:hAnsi="GHEA Grapalat"/>
          <w:color w:val="000000"/>
          <w:lang w:val="hy-AM"/>
        </w:rPr>
        <w:t>, 7</w:t>
      </w:r>
      <w:r w:rsidRPr="002C0983">
        <w:rPr>
          <w:rFonts w:ascii="GHEA Grapalat" w:hAnsi="GHEA Grapalat"/>
          <w:color w:val="000000"/>
          <w:lang w:val="hy-AM"/>
        </w:rPr>
        <w:t>.4-րդ</w:t>
      </w:r>
      <w:r w:rsidR="005B07A5">
        <w:rPr>
          <w:rFonts w:ascii="GHEA Grapalat" w:hAnsi="GHEA Grapalat"/>
          <w:color w:val="000000"/>
          <w:lang w:val="hy-AM"/>
        </w:rPr>
        <w:t xml:space="preserve">  </w:t>
      </w:r>
      <w:r w:rsidRPr="002C0983">
        <w:rPr>
          <w:rFonts w:ascii="GHEA Grapalat" w:hAnsi="GHEA Grapalat"/>
          <w:color w:val="000000"/>
          <w:lang w:val="hy-AM"/>
        </w:rPr>
        <w:t>կետերով՝ հետևյալ բովանդակությամբ.</w:t>
      </w:r>
    </w:p>
    <w:p w:rsidR="002B7C95" w:rsidRPr="002C0983" w:rsidRDefault="002B7C9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="005A4168" w:rsidRPr="002C0983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F2CD6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</w:t>
      </w:r>
      <w:r w:rsidR="00682C64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2B7C95" w:rsidRPr="002C0983" w:rsidRDefault="005A4168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7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682C64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5864D0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2B7C95" w:rsidRPr="002C0983" w:rsidRDefault="005A4168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</w:t>
      </w:r>
      <w:r w:rsidR="002B7C95" w:rsidRPr="002C0983">
        <w:rPr>
          <w:rFonts w:ascii="GHEA Grapalat" w:hAnsi="GHEA Grapalat"/>
          <w:color w:val="000000"/>
          <w:sz w:val="24"/>
          <w:szCs w:val="24"/>
          <w:lang w:val="hy-AM"/>
        </w:rPr>
        <w:t>.3.</w:t>
      </w:r>
      <w:r w:rsidR="00BF2CD6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7</w:t>
      </w:r>
      <w:r w:rsidR="002B7C9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5864D0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2B7C9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5A4168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="002B7C95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.4.</w:t>
      </w:r>
      <w:r w:rsidR="002B7C95"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A122A3" w:rsidP="00A122A3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2B7C95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BF2CD6" w:rsidRPr="002C098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="00A122A3">
        <w:rPr>
          <w:rFonts w:ascii="GHEA Grapalat" w:hAnsi="GHEA Grapalat"/>
          <w:color w:val="000000"/>
          <w:shd w:val="clear" w:color="auto" w:fill="FFFFFF"/>
          <w:lang w:val="hy-AM"/>
        </w:rPr>
        <w:t>»,</w:t>
      </w:r>
    </w:p>
    <w:p w:rsidR="006900E8" w:rsidRPr="002C0983" w:rsidRDefault="002B7C95" w:rsidP="006900E8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լրացնել նոր ձև </w:t>
      </w:r>
      <w:r w:rsidR="005A4168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, ձև </w:t>
      </w:r>
      <w:r w:rsidR="0031142A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՝ հետևյալ բովանդակությամբ.</w:t>
      </w:r>
    </w:p>
    <w:p w:rsidR="0045460A" w:rsidRPr="002C0983" w:rsidRDefault="0045460A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45460A" w:rsidRPr="002C0983" w:rsidSect="0045460A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6900E8" w:rsidRPr="002C0983" w:rsidRDefault="006900E8" w:rsidP="0045460A">
      <w:pPr>
        <w:ind w:firstLine="0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6900E8" w:rsidRPr="002C0983" w:rsidRDefault="006900E8" w:rsidP="006900E8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900E8" w:rsidRPr="002C0983" w:rsidRDefault="006900E8" w:rsidP="006900E8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6900E8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6900E8" w:rsidRPr="002C0983" w:rsidRDefault="006900E8" w:rsidP="000F015D">
            <w:pPr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1559" w:type="dxa"/>
            <w:vMerge w:val="restart"/>
          </w:tcPr>
          <w:p w:rsidR="006900E8" w:rsidRPr="002C0983" w:rsidRDefault="006900E8" w:rsidP="0094317A">
            <w:pPr>
              <w:ind w:firstLine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 xml:space="preserve">Հերթական </w:t>
            </w:r>
          </w:p>
          <w:p w:rsidR="006900E8" w:rsidRPr="002C0983" w:rsidRDefault="009558C1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="006900E8" w:rsidRPr="002C0983">
              <w:rPr>
                <w:rFonts w:ascii="GHEA Grapalat" w:hAnsi="GHEA Grapalat"/>
                <w:sz w:val="22"/>
                <w:szCs w:val="22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 xml:space="preserve">Հերթական </w:t>
            </w:r>
          </w:p>
          <w:p w:rsidR="006900E8" w:rsidRPr="002C0983" w:rsidRDefault="006900E8" w:rsidP="0094317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հետազոտություն</w:t>
            </w:r>
          </w:p>
        </w:tc>
      </w:tr>
      <w:tr w:rsidR="006900E8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6900E8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00E8" w:rsidRPr="002C0983" w:rsidRDefault="006900E8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6900E8" w:rsidRPr="002C0983" w:rsidRDefault="006900E8" w:rsidP="006900E8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 xml:space="preserve">*Գրանցամատյանը լրացվում է ըստ </w:t>
      </w:r>
      <w:r w:rsidR="00BB37D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աշխատողի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 xml:space="preserve"> կողմից ներկայացված սերտիֆիկատի:</w:t>
      </w:r>
    </w:p>
    <w:p w:rsidR="006900E8" w:rsidRPr="002C0983" w:rsidRDefault="006900E8" w:rsidP="006900E8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6900E8" w:rsidRPr="002C0983" w:rsidRDefault="006900E8" w:rsidP="006900E8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6900E8" w:rsidRPr="002C0983" w:rsidRDefault="006900E8" w:rsidP="006900E8">
      <w:pPr>
        <w:rPr>
          <w:lang w:val="hy-AM"/>
        </w:rPr>
      </w:pPr>
      <w:r w:rsidRPr="002C0983">
        <w:rPr>
          <w:lang w:val="hy-AM"/>
        </w:rPr>
        <w:br w:type="page"/>
      </w:r>
    </w:p>
    <w:p w:rsidR="006900E8" w:rsidRPr="002C0983" w:rsidRDefault="006900E8" w:rsidP="006900E8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6900E8" w:rsidRPr="002C0983" w:rsidRDefault="006900E8" w:rsidP="006900E8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6900E8" w:rsidRPr="002C0983" w:rsidRDefault="006900E8" w:rsidP="006900E8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6900E8" w:rsidRPr="002C0983" w:rsidRDefault="006900E8" w:rsidP="006900E8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6900E8" w:rsidRPr="002C0983" w:rsidRDefault="006900E8" w:rsidP="006900E8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</w:t>
      </w:r>
      <w:r w:rsidRPr="002C0983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sz w:val="24"/>
          <w:szCs w:val="24"/>
          <w:lang w:val="hy-AM"/>
        </w:rPr>
        <w:t>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6900E8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0F015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="000F015D" w:rsidRPr="002C098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6900E8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6900E8" w:rsidRPr="002C0983" w:rsidRDefault="006900E8" w:rsidP="002845F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6900E8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6900E8" w:rsidRPr="002C0983" w:rsidRDefault="006900E8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900E8" w:rsidRPr="002C0983" w:rsidRDefault="006900E8" w:rsidP="002845FD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2B7C95" w:rsidRPr="002C0983" w:rsidRDefault="002B7C95" w:rsidP="006900E8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2B7C95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DA376B" w:rsidRPr="002C0983" w:rsidRDefault="00DA376B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AF22C4" w:rsidRPr="002C0983" w:rsidRDefault="00AF22C4" w:rsidP="00BF2CD6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color w:val="000000"/>
          <w:sz w:val="14"/>
          <w:szCs w:val="14"/>
          <w:lang w:val="hy-AM"/>
        </w:rPr>
        <w:t> </w:t>
      </w:r>
      <w:r w:rsidRPr="002C0983">
        <w:rPr>
          <w:rFonts w:ascii="GHEA Grapalat" w:hAnsi="GHEA Grapalat"/>
          <w:color w:val="000000"/>
          <w:lang w:val="hy-AM"/>
        </w:rPr>
        <w:t>Հավելված 18-</w:t>
      </w:r>
      <w:r w:rsidR="00DD613D" w:rsidRPr="002C0983">
        <w:rPr>
          <w:rFonts w:ascii="GHEA Grapalat" w:hAnsi="GHEA Grapalat"/>
          <w:color w:val="000000"/>
          <w:lang w:val="hy-AM"/>
        </w:rPr>
        <w:t>ում</w:t>
      </w:r>
      <w:r w:rsidRPr="002C0983">
        <w:rPr>
          <w:rFonts w:ascii="GHEA Grapalat" w:hAnsi="GHEA Grapalat"/>
          <w:color w:val="000000"/>
          <w:lang w:val="hy-AM"/>
        </w:rPr>
        <w:t>.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4-րդ կետի 2-րդ ենթակետը շարադրել նոր խմբագրությամբ.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 xml:space="preserve">ախտահանման գործընթացի, ինչպես նաև անձնակազմի և </w:t>
      </w:r>
      <w:r w:rsidR="005011FC" w:rsidRPr="002C0983">
        <w:rPr>
          <w:rFonts w:ascii="GHEA Grapalat" w:hAnsi="GHEA Grapalat"/>
          <w:color w:val="000000"/>
          <w:lang w:val="hy-AM"/>
        </w:rPr>
        <w:t>սովորողների</w:t>
      </w:r>
      <w:r w:rsidRPr="002C0983">
        <w:rPr>
          <w:rFonts w:ascii="GHEA Grapalat" w:hAnsi="GHEA Grapalat"/>
          <w:color w:val="000000"/>
          <w:lang w:val="hy-AM"/>
        </w:rPr>
        <w:t xml:space="preserve"> ջերմաչափման արդյունքների, անձնակազմի</w:t>
      </w:r>
      <w:r w:rsidR="0044461E" w:rsidRPr="002C0983">
        <w:rPr>
          <w:rFonts w:ascii="GHEA Grapalat" w:hAnsi="GHEA Grapalat"/>
          <w:color w:val="000000"/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3-ի, Ձև 5-ի, Ձև 6-ի</w:t>
      </w:r>
      <w:r w:rsidR="00587A1C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31142A" w:rsidRPr="002C0983" w:rsidRDefault="0031142A" w:rsidP="0044461E">
      <w:pPr>
        <w:spacing w:line="360" w:lineRule="auto"/>
        <w:ind w:firstLine="142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sz w:val="24"/>
          <w:szCs w:val="24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կատարելով համապատասխան գրառում Ձև </w:t>
      </w:r>
      <w:r w:rsidR="00A854C9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A60F33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գրանցամատյանի «նկատառում» սյունակում:</w:t>
      </w:r>
      <w:r w:rsidR="00587A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»,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</w:t>
      </w:r>
      <w:r w:rsidR="003410C6" w:rsidRPr="002C0983">
        <w:rPr>
          <w:rFonts w:ascii="GHEA Grapalat" w:hAnsi="GHEA Grapalat"/>
          <w:color w:val="000000"/>
          <w:lang w:val="hy-AM"/>
        </w:rPr>
        <w:t>, 8-րդ</w:t>
      </w:r>
      <w:r w:rsidRPr="002C0983">
        <w:rPr>
          <w:rFonts w:ascii="GHEA Grapalat" w:hAnsi="GHEA Grapalat"/>
          <w:color w:val="000000"/>
          <w:lang w:val="hy-AM"/>
        </w:rPr>
        <w:t xml:space="preserve"> կետերը,</w:t>
      </w:r>
    </w:p>
    <w:p w:rsidR="0031142A" w:rsidRPr="002C0983" w:rsidRDefault="0031142A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</w:t>
      </w:r>
      <w:r w:rsidR="005B07A5">
        <w:rPr>
          <w:rFonts w:ascii="GHEA Grapalat" w:hAnsi="GHEA Grapalat"/>
          <w:color w:val="000000"/>
          <w:lang w:val="hy-AM"/>
        </w:rPr>
        <w:t xml:space="preserve"> 7.2-րդ, 7.3-րդ, 7.4-րդ </w:t>
      </w:r>
      <w:r w:rsidRPr="002C0983">
        <w:rPr>
          <w:rFonts w:ascii="GHEA Grapalat" w:hAnsi="GHEA Grapalat"/>
          <w:color w:val="000000"/>
          <w:lang w:val="hy-AM"/>
        </w:rPr>
        <w:t>կետերով՝ հետևյալ բովանդակությամբ.</w:t>
      </w:r>
    </w:p>
    <w:p w:rsidR="0031142A" w:rsidRPr="002C0983" w:rsidRDefault="0031142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</w:t>
      </w:r>
      <w:r w:rsidR="00A854C9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31142A" w:rsidRPr="002C0983" w:rsidRDefault="0031142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A854C9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E208C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31142A" w:rsidRPr="002C0983" w:rsidRDefault="0031142A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44461E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31142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7A1C" w:rsidP="00587A1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44461E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7A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7A1C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BB37DE" w:rsidRPr="002C0983" w:rsidRDefault="0031142A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5, ձև 6՝ հետևյալ բովանդակությամբ.</w:t>
      </w:r>
      <w:r w:rsidR="00BB37D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2072FE" w:rsidRPr="002C0983" w:rsidRDefault="002072FE">
      <w:pPr>
        <w:ind w:firstLine="0"/>
        <w:jc w:val="left"/>
        <w:rPr>
          <w:rFonts w:ascii="GHEA Grapalat" w:hAnsi="GHEA Grapalat"/>
          <w:color w:val="000000"/>
          <w:lang w:val="hy-AM"/>
        </w:rPr>
        <w:sectPr w:rsidR="002072FE" w:rsidRPr="002C0983" w:rsidSect="002072FE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BB37DE" w:rsidRPr="002C0983" w:rsidRDefault="00BB37DE" w:rsidP="00B9592A">
      <w:pPr>
        <w:ind w:firstLine="0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BB37DE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BB37DE" w:rsidRPr="002C0983" w:rsidRDefault="00BB37DE" w:rsidP="001A235D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1559" w:type="dxa"/>
            <w:vMerge w:val="restart"/>
          </w:tcPr>
          <w:p w:rsidR="00BB37DE" w:rsidRPr="002C0983" w:rsidRDefault="00BB37DE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BB37D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BB37DE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BB37DE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BB37DE" w:rsidRPr="002C0983" w:rsidRDefault="00BB37DE" w:rsidP="00BB37D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BB37DE" w:rsidRPr="002C0983" w:rsidRDefault="00BB37DE" w:rsidP="00BB37D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BB37DE" w:rsidRPr="002C0983" w:rsidRDefault="00BB37DE" w:rsidP="00BB37DE">
      <w:pPr>
        <w:rPr>
          <w:lang w:val="hy-AM"/>
        </w:rPr>
      </w:pPr>
      <w:r w:rsidRPr="002C0983">
        <w:rPr>
          <w:lang w:val="hy-AM"/>
        </w:rPr>
        <w:br w:type="page"/>
      </w:r>
    </w:p>
    <w:p w:rsidR="00BB37DE" w:rsidRPr="002C0983" w:rsidRDefault="00587A1C" w:rsidP="00BB37D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BB37DE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1A235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BB37DE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BB37DE" w:rsidRPr="002C0983" w:rsidRDefault="00BB37DE" w:rsidP="002845F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BB37DE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6900E8" w:rsidRPr="002C0983" w:rsidRDefault="00BB37DE" w:rsidP="002845FD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</w:t>
      </w:r>
      <w:r w:rsidR="002845FD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մը փաստագրող բժշկական փաստաթղթի</w:t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</w:p>
    <w:p w:rsidR="0031142A" w:rsidRPr="002C0983" w:rsidRDefault="0031142A" w:rsidP="00DF0662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  <w:sectPr w:rsidR="0031142A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DD613D" w:rsidRPr="002C0983" w:rsidRDefault="00974E1B" w:rsidP="0044461E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426" w:hanging="426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Հավելված 19-</w:t>
      </w:r>
      <w:r w:rsidR="00DD613D" w:rsidRPr="002C0983">
        <w:rPr>
          <w:rFonts w:ascii="GHEA Grapalat" w:hAnsi="GHEA Grapalat"/>
          <w:color w:val="000000"/>
          <w:lang w:val="hy-AM"/>
        </w:rPr>
        <w:t>ում.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819A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819AB">
        <w:rPr>
          <w:rFonts w:ascii="GHEA Grapalat" w:hAnsi="GHEA Grapalat"/>
          <w:color w:val="000000"/>
          <w:lang w:val="hy-AM"/>
        </w:rPr>
        <w:t>»,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</w:t>
      </w:r>
      <w:r w:rsidR="00777BEC" w:rsidRPr="002C0983">
        <w:rPr>
          <w:rFonts w:ascii="GHEA Grapalat" w:hAnsi="GHEA Grapalat"/>
          <w:color w:val="000000"/>
          <w:lang w:val="hy-AM"/>
        </w:rPr>
        <w:t xml:space="preserve"> կետերը.</w:t>
      </w:r>
    </w:p>
    <w:p w:rsidR="009C2B85" w:rsidRPr="002C0983" w:rsidRDefault="009C2B85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լրացնել նոր` </w:t>
      </w:r>
      <w:r w:rsidR="00777BEC" w:rsidRPr="002C0983">
        <w:rPr>
          <w:rFonts w:ascii="GHEA Grapalat" w:hAnsi="GHEA Grapalat"/>
          <w:color w:val="000000"/>
          <w:lang w:val="hy-AM"/>
        </w:rPr>
        <w:t>7</w:t>
      </w:r>
      <w:r w:rsidR="00777BEC" w:rsidRPr="002C0983">
        <w:rPr>
          <w:rFonts w:ascii="GHEA Grapalat" w:hAnsi="GHEA Grapalat"/>
          <w:color w:val="000000"/>
          <w:lang w:val="hy-AM"/>
        </w:rPr>
        <w:softHyphen/>
      </w:r>
      <w:r w:rsidR="00777BEC" w:rsidRPr="002C0983">
        <w:rPr>
          <w:rFonts w:ascii="GHEA Grapalat" w:hAnsi="GHEA Grapalat"/>
          <w:color w:val="000000"/>
          <w:lang w:val="hy-AM"/>
        </w:rPr>
        <w:softHyphen/>
      </w:r>
      <w:r w:rsidR="00777BEC" w:rsidRPr="002C0983">
        <w:rPr>
          <w:rFonts w:ascii="GHEA Grapalat" w:hAnsi="GHEA Grapalat"/>
          <w:color w:val="000000"/>
          <w:lang w:val="hy-AM"/>
        </w:rPr>
        <w:softHyphen/>
      </w:r>
      <w:r w:rsidR="00777BEC" w:rsidRPr="002C0983">
        <w:rPr>
          <w:rFonts w:ascii="GHEA Grapalat" w:hAnsi="GHEA Grapalat"/>
          <w:color w:val="000000"/>
          <w:lang w:val="hy-AM"/>
        </w:rPr>
        <w:softHyphen/>
        <w:t xml:space="preserve">.1-ին, 7.2-րդ, </w:t>
      </w:r>
      <w:r w:rsidRPr="002C0983">
        <w:rPr>
          <w:rFonts w:ascii="GHEA Grapalat" w:hAnsi="GHEA Grapalat"/>
          <w:color w:val="000000"/>
          <w:lang w:val="hy-AM"/>
        </w:rPr>
        <w:t>7.3-րդ  և 7.4-րդ կետերով՝ հետևյալ բովանդակությամբ.</w:t>
      </w:r>
    </w:p>
    <w:p w:rsidR="009C2B85" w:rsidRPr="002C0983" w:rsidRDefault="009C2B8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777BEC" w:rsidRPr="002C0983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9C2B85" w:rsidRPr="002C0983" w:rsidRDefault="009C2B8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55EB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9C2B85" w:rsidRPr="002C0983" w:rsidRDefault="009C2B85" w:rsidP="00DF0662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</w:t>
      </w:r>
      <w:r w:rsidR="00777BEC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.4 կետով սահմանված պատվաստվելու բժշկական հակացուցումներ ունեցող </w:t>
      </w:r>
      <w:r w:rsidR="00055EB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9C2B85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19AB" w:rsidP="005819AB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777BEC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19A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19A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BB37DE" w:rsidRPr="002C0983" w:rsidRDefault="009C2B85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lang w:val="hy-AM"/>
        </w:rPr>
        <w:t>լրացնել նոր ձև 4, ձև 5՝ հետևյալ բովանդակությամբ.</w:t>
      </w:r>
      <w:r w:rsidR="00BB37DE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BB37DE" w:rsidRPr="002C0983" w:rsidRDefault="00BB37DE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2A15A8" w:rsidRPr="002C0983" w:rsidRDefault="002A15A8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2A15A8" w:rsidRPr="002C0983" w:rsidSect="002A15A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BB37DE" w:rsidRPr="002C0983" w:rsidRDefault="00BB37DE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BB37DE" w:rsidRPr="002C0983" w:rsidRDefault="00BB37DE" w:rsidP="00BB37D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BB37DE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BB37DE" w:rsidRPr="002C0983" w:rsidRDefault="00BB37DE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BB37DE" w:rsidRPr="002C0983" w:rsidRDefault="00BB37DE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BB37DE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BB37DE" w:rsidRPr="002C0983" w:rsidRDefault="00BB37DE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BB37DE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BB37DE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37DE" w:rsidRPr="002C0983" w:rsidRDefault="00BB37DE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BB37DE" w:rsidRPr="002C0983" w:rsidRDefault="00BB37DE" w:rsidP="00BB37DE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D829D0" w:rsidRPr="002C0983" w:rsidRDefault="00BB37DE" w:rsidP="00BB37D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D829D0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BB37DE" w:rsidRPr="002C0983" w:rsidRDefault="00D829D0" w:rsidP="00BB37DE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="00BB37DE"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BB37DE" w:rsidRPr="002C0983" w:rsidRDefault="00BB37DE" w:rsidP="00BB37DE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BB37DE" w:rsidRPr="002C0983" w:rsidRDefault="00BB37DE" w:rsidP="00BB37DE">
      <w:pPr>
        <w:rPr>
          <w:lang w:val="hy-AM"/>
        </w:rPr>
      </w:pPr>
      <w:r w:rsidRPr="002C0983">
        <w:rPr>
          <w:lang w:val="hy-AM"/>
        </w:rPr>
        <w:br w:type="page"/>
      </w:r>
    </w:p>
    <w:p w:rsidR="00BB37DE" w:rsidRPr="002C0983" w:rsidRDefault="00BB37DE" w:rsidP="00BB37DE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BB37DE" w:rsidRPr="002C0983" w:rsidRDefault="00BB37DE" w:rsidP="00BB37DE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BB37DE" w:rsidRPr="002C0983" w:rsidRDefault="00BB37DE" w:rsidP="00BB37DE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BB37DE" w:rsidRPr="002C0983" w:rsidRDefault="00BB37DE" w:rsidP="00BB37DE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BB37DE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BB37DE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BB37DE" w:rsidRPr="002C0983" w:rsidRDefault="00BB37DE" w:rsidP="00215F0D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BB37DE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BB37DE" w:rsidRPr="002C0983" w:rsidRDefault="00BB37DE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8E03A9" w:rsidRPr="002C0983" w:rsidRDefault="008E03A9" w:rsidP="00FE28D3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BB37DE" w:rsidRPr="002C0983" w:rsidRDefault="00BB37DE" w:rsidP="00215F0D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BB37DE" w:rsidRPr="002C0983" w:rsidRDefault="00BB37DE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2A15A8" w:rsidRPr="002C0983" w:rsidRDefault="00BB37DE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2A15A8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826E69" w:rsidRPr="002C0983" w:rsidRDefault="005819AB" w:rsidP="00BB37DE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 xml:space="preserve">20) </w:t>
      </w:r>
      <w:r w:rsidR="00826E69" w:rsidRPr="002C0983">
        <w:rPr>
          <w:rFonts w:ascii="GHEA Grapalat" w:hAnsi="GHEA Grapalat"/>
          <w:color w:val="000000"/>
          <w:lang w:val="hy-AM"/>
        </w:rPr>
        <w:t>Հավելված 20-ում.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>ա.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 3-րդ կետի 2-րդ ենթակետը շարադրել նոր խմբագրությամբ.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</w:t>
      </w:r>
      <w:r w:rsidR="005819A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3-րդ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819AB">
        <w:rPr>
          <w:rFonts w:ascii="GHEA Grapalat" w:hAnsi="GHEA Grapalat"/>
          <w:color w:val="000000"/>
          <w:lang w:val="hy-AM"/>
        </w:rPr>
        <w:t>»,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  ուժը կորցրած ճանաչել  6-րդ, 7-րդ կետերը,</w:t>
      </w:r>
    </w:p>
    <w:p w:rsidR="008E03A9" w:rsidRPr="002C0983" w:rsidRDefault="008E03A9" w:rsidP="008E03A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7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7.2-րդ, 7.3-րդ  և 7.4-րդ կետերով՝ հետևյալ բովանդակությամբ.</w:t>
      </w:r>
    </w:p>
    <w:p w:rsidR="008E03A9" w:rsidRPr="002C0983" w:rsidRDefault="008E03A9" w:rsidP="008E03A9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«7.1.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8E03A9" w:rsidRPr="002C0983" w:rsidRDefault="008E03A9" w:rsidP="008E03A9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7.2.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</w:t>
      </w:r>
      <w:r w:rsidR="00AC5CC3" w:rsidRPr="00AC5CC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0F0F86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7.1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8E03A9" w:rsidRPr="002C0983" w:rsidRDefault="008E03A9" w:rsidP="008E03A9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7.3.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7.4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8E03A9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7.4.</w:t>
      </w:r>
      <w:r w:rsidRPr="002C0983">
        <w:rPr>
          <w:sz w:val="24"/>
          <w:szCs w:val="24"/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19AB" w:rsidP="005819AB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8E03A9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19A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19A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0962CB" w:rsidRPr="002C0983" w:rsidRDefault="008E03A9" w:rsidP="000962CB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ե)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լրացնել նոր ձև 4, ձև 5՝ հետևյալ բովանդակությամբ.</w:t>
      </w:r>
    </w:p>
    <w:p w:rsidR="000962CB" w:rsidRPr="002C0983" w:rsidRDefault="000962CB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2A15A8" w:rsidRPr="002C0983" w:rsidRDefault="002A15A8" w:rsidP="000962CB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2A15A8" w:rsidRPr="002C0983" w:rsidSect="002A15A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0962CB" w:rsidRPr="002C0983" w:rsidRDefault="000962CB" w:rsidP="000962CB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 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0962CB" w:rsidRPr="002C0983" w:rsidRDefault="000962CB" w:rsidP="000962CB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0962CB" w:rsidRPr="002C0983" w:rsidRDefault="000962CB" w:rsidP="000962CB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0962CB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0962CB" w:rsidRPr="002C0983" w:rsidRDefault="000962CB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0962CB" w:rsidRPr="002C0983" w:rsidRDefault="000962CB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0962CB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0962CB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0962CB" w:rsidRPr="002C0983" w:rsidRDefault="000962CB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0962CB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0962CB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2CB" w:rsidRPr="002C0983" w:rsidRDefault="000962CB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0962CB" w:rsidRPr="002C0983" w:rsidRDefault="000962CB" w:rsidP="000962CB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0962CB" w:rsidRPr="002C0983" w:rsidRDefault="000962CB" w:rsidP="000962CB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0962CB" w:rsidRPr="002C0983" w:rsidRDefault="000962CB" w:rsidP="000962CB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0962CB" w:rsidRPr="002C0983" w:rsidRDefault="000962CB" w:rsidP="000962CB">
      <w:pPr>
        <w:rPr>
          <w:lang w:val="hy-AM"/>
        </w:rPr>
      </w:pPr>
      <w:r w:rsidRPr="002C0983">
        <w:rPr>
          <w:lang w:val="hy-AM"/>
        </w:rPr>
        <w:br w:type="page"/>
      </w:r>
    </w:p>
    <w:p w:rsidR="000962CB" w:rsidRPr="002C0983" w:rsidRDefault="000962CB" w:rsidP="000962CB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0962CB" w:rsidRPr="002C0983" w:rsidRDefault="000962CB" w:rsidP="000962CB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0962CB" w:rsidRPr="002C0983" w:rsidRDefault="000962CB" w:rsidP="000962CB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0962CB" w:rsidRPr="002C0983" w:rsidRDefault="000962CB" w:rsidP="000962CB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0962CB" w:rsidRPr="002C0983" w:rsidRDefault="000962CB" w:rsidP="000962CB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0962CB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0962CB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0962CB" w:rsidRPr="002C0983" w:rsidRDefault="000962CB" w:rsidP="00E070C4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0962CB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0962CB" w:rsidRPr="002C0983" w:rsidRDefault="000962CB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0962CB" w:rsidRPr="002C0983" w:rsidRDefault="000962CB" w:rsidP="00E070C4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0962CB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աշխատողի/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</w:p>
    <w:p w:rsidR="008E03A9" w:rsidRPr="002C0983" w:rsidRDefault="008E03A9" w:rsidP="008E03A9">
      <w:pPr>
        <w:spacing w:line="360" w:lineRule="auto"/>
        <w:rPr>
          <w:rFonts w:ascii="GHEA Grapalat" w:hAnsi="GHEA Grapalat"/>
          <w:b/>
          <w:bCs/>
          <w:color w:val="FF0000"/>
          <w:sz w:val="20"/>
          <w:szCs w:val="20"/>
          <w:shd w:val="clear" w:color="auto" w:fill="FFFFFF"/>
          <w:lang w:val="hy-AM"/>
        </w:rPr>
      </w:pPr>
    </w:p>
    <w:p w:rsidR="00974E1B" w:rsidRPr="002C0983" w:rsidRDefault="00974E1B" w:rsidP="00274B4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567" w:hanging="425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21-</w:t>
      </w:r>
      <w:r w:rsidR="00E46FCD" w:rsidRPr="002C0983">
        <w:rPr>
          <w:rFonts w:ascii="GHEA Grapalat" w:hAnsi="GHEA Grapalat"/>
          <w:color w:val="000000"/>
          <w:lang w:val="hy-AM"/>
        </w:rPr>
        <w:t>ում.</w:t>
      </w:r>
    </w:p>
    <w:p w:rsidR="00E46FCD" w:rsidRPr="002C0983" w:rsidRDefault="00E46F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ա.  ուժը կորցրած ճանաչել  3-րդ, 4-րդ, 5-րդ  կետերը,</w:t>
      </w:r>
    </w:p>
    <w:p w:rsidR="00E46FCD" w:rsidRPr="002C0983" w:rsidRDefault="00E46F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բ.  լ</w:t>
      </w:r>
      <w:r w:rsidR="007B0816">
        <w:rPr>
          <w:rFonts w:ascii="GHEA Grapalat" w:hAnsi="GHEA Grapalat"/>
          <w:color w:val="000000"/>
          <w:lang w:val="hy-AM"/>
        </w:rPr>
        <w:t>րացնել նոր` 5</w:t>
      </w:r>
      <w:r w:rsidR="007B0816">
        <w:rPr>
          <w:rFonts w:ascii="GHEA Grapalat" w:hAnsi="GHEA Grapalat"/>
          <w:color w:val="000000"/>
          <w:lang w:val="hy-AM"/>
        </w:rPr>
        <w:softHyphen/>
      </w:r>
      <w:r w:rsidR="007B0816">
        <w:rPr>
          <w:rFonts w:ascii="GHEA Grapalat" w:hAnsi="GHEA Grapalat"/>
          <w:color w:val="000000"/>
          <w:lang w:val="hy-AM"/>
        </w:rPr>
        <w:softHyphen/>
      </w:r>
      <w:r w:rsidR="007B0816">
        <w:rPr>
          <w:rFonts w:ascii="GHEA Grapalat" w:hAnsi="GHEA Grapalat"/>
          <w:color w:val="000000"/>
          <w:lang w:val="hy-AM"/>
        </w:rPr>
        <w:softHyphen/>
      </w:r>
      <w:r w:rsidR="007B0816">
        <w:rPr>
          <w:rFonts w:ascii="GHEA Grapalat" w:hAnsi="GHEA Grapalat"/>
          <w:color w:val="000000"/>
          <w:lang w:val="hy-AM"/>
        </w:rPr>
        <w:softHyphen/>
        <w:t>.1-ին, 5.2-րդ,</w:t>
      </w:r>
      <w:r w:rsidRPr="002C0983">
        <w:rPr>
          <w:rFonts w:ascii="GHEA Grapalat" w:hAnsi="GHEA Grapalat"/>
          <w:color w:val="000000"/>
          <w:lang w:val="hy-AM"/>
        </w:rPr>
        <w:t xml:space="preserve"> 5.3-րդ</w:t>
      </w:r>
      <w:r w:rsidR="007B0816">
        <w:rPr>
          <w:rFonts w:ascii="GHEA Grapalat" w:hAnsi="GHEA Grapalat"/>
          <w:color w:val="000000"/>
          <w:lang w:val="hy-AM"/>
        </w:rPr>
        <w:t xml:space="preserve"> և 5.4-րդ</w:t>
      </w:r>
      <w:r w:rsidRPr="002C0983">
        <w:rPr>
          <w:rFonts w:ascii="GHEA Grapalat" w:hAnsi="GHEA Grapalat"/>
          <w:color w:val="000000"/>
          <w:lang w:val="hy-AM"/>
        </w:rPr>
        <w:t xml:space="preserve">  կետերով՝ հետևյալ բովանդակությամբ.</w:t>
      </w:r>
    </w:p>
    <w:p w:rsidR="000962CB" w:rsidRPr="002C0983" w:rsidRDefault="000962CB" w:rsidP="000962CB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«5.1.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և հղիների: Սերտիֆիկատը գրանցվում է ձև 4-ով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0962CB" w:rsidRPr="002C0983" w:rsidRDefault="000962CB" w:rsidP="000962CB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5.2. 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ներկայացնում է ՊՇՌ հետազոտության բացասական արդյունքը </w:t>
      </w:r>
      <w:r w:rsidR="00A73F1D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հավաստող առավելագույնը 72 ժամ վաղեմության սերտիֆիկատ՝ համաձայն 5.1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0962CB" w:rsidRPr="002C0983" w:rsidRDefault="000962CB" w:rsidP="000962CB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5.3.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5.4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0962CB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5819AB" w:rsidP="005819AB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274B45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5819A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5819AB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274B45" w:rsidRPr="002C0983" w:rsidRDefault="00053918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գ.  </w:t>
      </w:r>
      <w:r w:rsidR="00274B45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7-րդ կետի 2-րդ ենթակետը շարադրել նոր խմբագրությամբ.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</w:t>
      </w:r>
      <w:r w:rsidRPr="002C0983">
        <w:rPr>
          <w:rFonts w:ascii="GHEA Grapalat" w:hAnsi="GHEA Grapalat"/>
          <w:color w:val="000000"/>
          <w:lang w:val="hy-AM"/>
        </w:rPr>
        <w:lastRenderedPageBreak/>
        <w:t>հակացուցումների վերաբերյալ գրանցամատյանների վարումը՝ համաձայն սույն հավելվածի Ձև 1-ի, Ձև 2-ի, Ձև 4-ի, Ձև 5-ի</w:t>
      </w:r>
      <w:r w:rsidR="005819AB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դ. </w:t>
      </w:r>
      <w:r w:rsidR="00ED4232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7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5819AB">
        <w:rPr>
          <w:rFonts w:ascii="GHEA Grapalat" w:hAnsi="GHEA Grapalat"/>
          <w:color w:val="000000"/>
          <w:lang w:val="hy-AM"/>
        </w:rPr>
        <w:t>»,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</w:t>
      </w:r>
      <w:r w:rsidR="00655BEC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ե.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լրացնել նոր ձև 4, ձև 5՝ հետևյալ բովանդակությամբ. </w:t>
      </w:r>
    </w:p>
    <w:p w:rsidR="00274B45" w:rsidRPr="002C0983" w:rsidRDefault="00274B45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A52E32" w:rsidRPr="002C0983" w:rsidRDefault="00A52E32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A52E32" w:rsidRPr="002C0983" w:rsidSect="00A52E32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274B45" w:rsidRPr="002C0983" w:rsidRDefault="00274B45" w:rsidP="00274B45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274B45" w:rsidRPr="002C0983" w:rsidRDefault="00274B45" w:rsidP="00274B45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74B45" w:rsidRPr="002C0983" w:rsidRDefault="00274B45" w:rsidP="00274B45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274B45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274B45" w:rsidRPr="002C0983" w:rsidRDefault="00274B45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274B45" w:rsidRPr="002C0983" w:rsidRDefault="00274B45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74B45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274B45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274B45" w:rsidRPr="002C0983" w:rsidRDefault="00274B45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274B45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274B45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4B45" w:rsidRPr="002C0983" w:rsidRDefault="00274B45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274B45" w:rsidRPr="002C0983" w:rsidRDefault="00274B45" w:rsidP="00274B45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274B45" w:rsidRPr="002C0983" w:rsidRDefault="00274B45" w:rsidP="00274B45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274B45" w:rsidRPr="002C0983" w:rsidRDefault="00274B45" w:rsidP="00274B45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274B45" w:rsidRPr="002C0983" w:rsidRDefault="00274B45" w:rsidP="00274B45">
      <w:pPr>
        <w:rPr>
          <w:lang w:val="hy-AM"/>
        </w:rPr>
      </w:pPr>
      <w:r w:rsidRPr="002C0983">
        <w:rPr>
          <w:lang w:val="hy-AM"/>
        </w:rPr>
        <w:br w:type="page"/>
      </w:r>
    </w:p>
    <w:p w:rsidR="00274B45" w:rsidRPr="002C0983" w:rsidRDefault="00274B45" w:rsidP="00274B45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274B45" w:rsidRPr="002C0983" w:rsidRDefault="00274B45" w:rsidP="00274B45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274B45" w:rsidRPr="002C0983" w:rsidRDefault="00274B45" w:rsidP="00274B45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274B45" w:rsidRPr="002C0983" w:rsidRDefault="00274B45" w:rsidP="00274B45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274B45" w:rsidRPr="002C0983" w:rsidRDefault="00274B45" w:rsidP="00274B45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274B45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274B45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274B45" w:rsidRPr="002C0983" w:rsidRDefault="00274B45" w:rsidP="005B5E88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274B45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274B45" w:rsidRPr="002C0983" w:rsidRDefault="00274B45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274B45" w:rsidRPr="002C0983" w:rsidRDefault="00274B45" w:rsidP="005B5E88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E46FCD" w:rsidRPr="002C0983" w:rsidRDefault="00E46FCD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F55B98" w:rsidRPr="002C0983" w:rsidRDefault="00F55B98" w:rsidP="00274B4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567" w:hanging="425"/>
        <w:jc w:val="both"/>
        <w:rPr>
          <w:rFonts w:ascii="GHEA Grapalat" w:hAnsi="GHEA Grapalat"/>
          <w:color w:val="000000"/>
          <w:lang w:val="hy-AM"/>
        </w:rPr>
        <w:sectPr w:rsidR="00F55B98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</w:p>
    <w:p w:rsidR="00974E1B" w:rsidRPr="002C0983" w:rsidRDefault="00974E1B" w:rsidP="00274B45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567" w:hanging="425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Հավելված 22-</w:t>
      </w:r>
      <w:r w:rsidR="00E46FCD" w:rsidRPr="002C0983">
        <w:rPr>
          <w:rFonts w:ascii="GHEA Grapalat" w:hAnsi="GHEA Grapalat"/>
          <w:color w:val="000000"/>
          <w:lang w:val="hy-AM"/>
        </w:rPr>
        <w:t xml:space="preserve">ում. </w:t>
      </w:r>
    </w:p>
    <w:p w:rsidR="00D829D0" w:rsidRPr="002C0983" w:rsidRDefault="00274B45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</w:t>
      </w:r>
      <w:r w:rsidR="00D829D0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</w:t>
      </w:r>
      <w:r w:rsidR="00655BEC">
        <w:rPr>
          <w:rFonts w:ascii="GHEA Grapalat" w:hAnsi="GHEA Grapalat"/>
          <w:color w:val="000000"/>
          <w:lang w:val="hy-AM"/>
        </w:rPr>
        <w:t>ն հավելվածի Ձև 1-ի, Ձև 2-ի, Ձև 5</w:t>
      </w:r>
      <w:r w:rsidRPr="002C0983">
        <w:rPr>
          <w:rFonts w:ascii="GHEA Grapalat" w:hAnsi="GHEA Grapalat"/>
          <w:color w:val="000000"/>
          <w:lang w:val="hy-AM"/>
        </w:rPr>
        <w:t xml:space="preserve">-ի, Ձև </w:t>
      </w:r>
      <w:r w:rsidR="00655BEC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-ի</w:t>
      </w:r>
      <w:r w:rsidR="00655BEC">
        <w:rPr>
          <w:rFonts w:ascii="GHEA Grapalat" w:hAnsi="GHEA Grapalat"/>
          <w:color w:val="000000"/>
          <w:lang w:val="hy-AM"/>
        </w:rPr>
        <w:t>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</w:t>
      </w:r>
      <w:r w:rsidR="00655BEC">
        <w:rPr>
          <w:rFonts w:ascii="GHEA Grapalat" w:hAnsi="GHEA Grapalat"/>
          <w:color w:val="000000"/>
          <w:lang w:val="hy-AM"/>
        </w:rPr>
        <w:t>արելով համապատասխան գրառում Ձև 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655BEC">
        <w:rPr>
          <w:rFonts w:ascii="GHEA Grapalat" w:hAnsi="GHEA Grapalat"/>
          <w:color w:val="000000"/>
          <w:lang w:val="hy-AM"/>
        </w:rPr>
        <w:t>»,</w:t>
      </w:r>
    </w:p>
    <w:p w:rsidR="00274B45" w:rsidRPr="002C0983" w:rsidRDefault="00D829D0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գ. </w:t>
      </w:r>
      <w:r w:rsidR="00274B45" w:rsidRPr="002C0983">
        <w:rPr>
          <w:rFonts w:ascii="GHEA Grapalat" w:hAnsi="GHEA Grapalat"/>
          <w:color w:val="000000"/>
          <w:lang w:val="hy-AM"/>
        </w:rPr>
        <w:t>ուժը կորցրած ճանաչել  6-րդ, 7-րդ, 8-րդ  կետերը,</w:t>
      </w:r>
    </w:p>
    <w:p w:rsidR="00274B45" w:rsidRPr="002C0983" w:rsidRDefault="00D829D0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</w:t>
      </w:r>
      <w:r w:rsidR="00274B45" w:rsidRPr="002C0983">
        <w:rPr>
          <w:rFonts w:ascii="GHEA Grapalat" w:hAnsi="GHEA Grapalat"/>
          <w:color w:val="000000"/>
          <w:lang w:val="hy-AM"/>
        </w:rPr>
        <w:t>. լրացնել նոր` 8</w:t>
      </w:r>
      <w:r w:rsidR="00274B45" w:rsidRPr="002C0983">
        <w:rPr>
          <w:rFonts w:ascii="GHEA Grapalat" w:hAnsi="GHEA Grapalat"/>
          <w:color w:val="000000"/>
          <w:lang w:val="hy-AM"/>
        </w:rPr>
        <w:softHyphen/>
      </w:r>
      <w:r w:rsidR="00274B45" w:rsidRPr="002C0983">
        <w:rPr>
          <w:rFonts w:ascii="GHEA Grapalat" w:hAnsi="GHEA Grapalat"/>
          <w:color w:val="000000"/>
          <w:lang w:val="hy-AM"/>
        </w:rPr>
        <w:softHyphen/>
      </w:r>
      <w:r w:rsidR="00274B45" w:rsidRPr="002C0983">
        <w:rPr>
          <w:rFonts w:ascii="GHEA Grapalat" w:hAnsi="GHEA Grapalat"/>
          <w:color w:val="000000"/>
          <w:lang w:val="hy-AM"/>
        </w:rPr>
        <w:softHyphen/>
      </w:r>
      <w:r w:rsidR="00274B45" w:rsidRPr="002C0983">
        <w:rPr>
          <w:rFonts w:ascii="GHEA Grapalat" w:hAnsi="GHEA Grapalat"/>
          <w:color w:val="000000"/>
          <w:lang w:val="hy-AM"/>
        </w:rPr>
        <w:softHyphen/>
        <w:t>.1-ին, 8.2-րդ, 8.3-րդ, 8.4-րդ  կետերով՝ հետևյալ բովանդակությամբ.</w:t>
      </w:r>
    </w:p>
    <w:p w:rsidR="00274B45" w:rsidRPr="002C0983" w:rsidRDefault="00274B45" w:rsidP="00274B45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274B45" w:rsidRPr="002C0983" w:rsidRDefault="00274B45" w:rsidP="00274B45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8.2.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AC5CC3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274B45" w:rsidRPr="002C0983" w:rsidRDefault="00274B45" w:rsidP="00274B45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274B45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 xml:space="preserve">բանական ռեակցիա կամ անաֆիլաքսիա 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655BEC" w:rsidP="00655BEC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274B45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AA147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AA1474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D829D0" w:rsidRPr="002C0983" w:rsidRDefault="00274B45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ե</w:t>
      </w:r>
      <w:r w:rsidR="00D829D0"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>.</w:t>
      </w: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լրացնել նոր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, ձև </w:t>
      </w:r>
      <w:r w:rsidR="00655BEC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՝ հետևյալ բովանդակությամբ. </w:t>
      </w:r>
    </w:p>
    <w:p w:rsidR="00D829D0" w:rsidRPr="002C0983" w:rsidRDefault="00D829D0">
      <w:pPr>
        <w:ind w:firstLine="0"/>
        <w:jc w:val="left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br w:type="page"/>
      </w:r>
    </w:p>
    <w:p w:rsidR="00F55B98" w:rsidRPr="002C0983" w:rsidRDefault="00F55B98" w:rsidP="00D829D0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F55B98" w:rsidRPr="002C0983" w:rsidSect="00F55B98">
          <w:pgSz w:w="12240" w:h="15840"/>
          <w:pgMar w:top="1138" w:right="850" w:bottom="1138" w:left="1699" w:header="706" w:footer="706" w:gutter="0"/>
          <w:cols w:space="708"/>
          <w:docGrid w:linePitch="360"/>
        </w:sectPr>
      </w:pPr>
    </w:p>
    <w:p w:rsidR="00D829D0" w:rsidRPr="002C0983" w:rsidRDefault="00D829D0" w:rsidP="00D829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AA1474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D829D0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9558C1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D829D0" w:rsidRPr="002C0983">
              <w:rPr>
                <w:rFonts w:ascii="GHEA Grapalat" w:hAnsi="GHEA Grapalat"/>
                <w:sz w:val="24"/>
                <w:szCs w:val="24"/>
                <w:lang w:val="hy-AM"/>
              </w:rPr>
              <w:t>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D829D0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D829D0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D829D0" w:rsidRPr="002C0983" w:rsidRDefault="00D829D0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  <w:t>*Գրանցամատյանը լրացվում է ըստ աշխատողի կողմից ներկայացված սերտիֆիկատի:</w:t>
      </w:r>
    </w:p>
    <w:p w:rsidR="00D829D0" w:rsidRPr="002C0983" w:rsidRDefault="00D829D0" w:rsidP="00D829D0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D829D0" w:rsidRPr="002C0983" w:rsidRDefault="00D829D0" w:rsidP="00D829D0">
      <w:pPr>
        <w:rPr>
          <w:lang w:val="hy-AM"/>
        </w:rPr>
      </w:pPr>
      <w:r w:rsidRPr="002C0983">
        <w:rPr>
          <w:lang w:val="hy-AM"/>
        </w:rPr>
        <w:br w:type="page"/>
      </w:r>
    </w:p>
    <w:p w:rsidR="00D829D0" w:rsidRPr="002C0983" w:rsidRDefault="00AA1474" w:rsidP="00D829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D829D0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D829D0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D829D0" w:rsidRPr="002C0983" w:rsidRDefault="00D829D0" w:rsidP="005B5E88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D829D0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829D0" w:rsidRPr="002C0983" w:rsidRDefault="00D829D0" w:rsidP="005B5E88">
      <w:pPr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sectPr w:rsidR="00D829D0" w:rsidRPr="002C0983" w:rsidSect="00E87A81">
          <w:pgSz w:w="15840" w:h="12240" w:orient="landscape"/>
          <w:pgMar w:top="1699" w:right="1138" w:bottom="850" w:left="1138" w:header="706" w:footer="706" w:gutter="0"/>
          <w:cols w:space="708"/>
          <w:docGrid w:linePitch="360"/>
        </w:sect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աշխատողի/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</w:p>
    <w:p w:rsidR="00274B45" w:rsidRPr="002C0983" w:rsidRDefault="00274B45" w:rsidP="00274B45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7247E8" w:rsidRPr="002C0983" w:rsidRDefault="007247E8" w:rsidP="00D829D0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Հավելված 23-ում.</w:t>
      </w:r>
      <w:r w:rsidR="00974E1B" w:rsidRPr="002C0983">
        <w:rPr>
          <w:rFonts w:ascii="GHEA Grapalat" w:hAnsi="GHEA Grapalat"/>
          <w:color w:val="000000"/>
          <w:lang w:val="hy-AM"/>
        </w:rPr>
        <w:t xml:space="preserve"> 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 xml:space="preserve"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</w:t>
      </w:r>
      <w:r w:rsidR="00AA1474">
        <w:rPr>
          <w:rFonts w:ascii="GHEA Grapalat" w:hAnsi="GHEA Grapalat"/>
          <w:color w:val="000000"/>
          <w:lang w:val="hy-AM"/>
        </w:rPr>
        <w:t>5</w:t>
      </w:r>
      <w:r w:rsidRPr="002C0983">
        <w:rPr>
          <w:rFonts w:ascii="GHEA Grapalat" w:hAnsi="GHEA Grapalat"/>
          <w:color w:val="000000"/>
          <w:lang w:val="hy-AM"/>
        </w:rPr>
        <w:t xml:space="preserve">-ի, Ձև </w:t>
      </w:r>
      <w:r w:rsidR="00AA1474"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-ի</w:t>
      </w:r>
      <w:r w:rsidR="00AA1474">
        <w:rPr>
          <w:rFonts w:ascii="GHEA Grapalat" w:hAnsi="GHEA Grapalat"/>
          <w:color w:val="000000"/>
          <w:lang w:val="hy-AM"/>
        </w:rPr>
        <w:t>,»</w:t>
      </w:r>
      <w:r w:rsidRPr="002C0983">
        <w:rPr>
          <w:rFonts w:ascii="GHEA Grapalat" w:hAnsi="GHEA Grapalat"/>
          <w:color w:val="000000"/>
          <w:lang w:val="hy-AM"/>
        </w:rPr>
        <w:t>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</w:t>
      </w:r>
      <w:r w:rsidR="00287375">
        <w:rPr>
          <w:rFonts w:ascii="GHEA Grapalat" w:hAnsi="GHEA Grapalat"/>
          <w:color w:val="000000"/>
          <w:lang w:val="hy-AM"/>
        </w:rPr>
        <w:t>արելով համապատասխան գրառում Ձև 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AA1474">
        <w:rPr>
          <w:rFonts w:ascii="GHEA Grapalat" w:hAnsi="GHEA Grapalat"/>
          <w:color w:val="000000"/>
          <w:lang w:val="hy-AM"/>
        </w:rPr>
        <w:t>»,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ուժը կորցրած ճանաչել  6-րդ, 7-րդ, 8-րդ  կետերը,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8.3-րդ, 8.4-րդ  կետերով՝ հետևյալ բովանդակությամբ.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8.4 կետով սահմանված պատվաստվելու բժշկական հակացուցումներ ունեցող </w:t>
      </w:r>
      <w:r w:rsidR="00AC5CC3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="00AC5CC3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D829D0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AA1474" w:rsidP="00AA1474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829D0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բ. քրոնիկ հիվանդությունների  սրացում՝ պատվաստումը կատարվում է ռեմիսիայի շրջանում, թույլատրվում է պահպանողական թերապիայի ներքո, հարաճուն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D829D0" w:rsidRPr="002C0983">
        <w:rPr>
          <w:rFonts w:ascii="GHEA Grapalat" w:hAnsi="GHEA Grapalat"/>
          <w:color w:val="000000"/>
          <w:shd w:val="clear" w:color="auto" w:fill="FFFFFF"/>
          <w:lang w:val="hy-AM"/>
        </w:rPr>
        <w:t>։</w:t>
      </w:r>
      <w:r w:rsidR="00AA1474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D829D0" w:rsidRPr="002C0983" w:rsidRDefault="00D829D0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ե.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լրացնել նոր ձև 5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, ձև </w:t>
      </w:r>
      <w:r w:rsidR="00AA1474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՝ հետևյալ բովանդակությամբ.</w:t>
      </w:r>
    </w:p>
    <w:p w:rsidR="00D829D0" w:rsidRPr="002C0983" w:rsidRDefault="00D829D0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F55B98" w:rsidRPr="002C0983" w:rsidRDefault="00F55B98" w:rsidP="00D829D0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F55B98" w:rsidRPr="002C0983" w:rsidSect="00BB37DE">
          <w:pgSz w:w="11906" w:h="16838" w:code="9"/>
          <w:pgMar w:top="851" w:right="992" w:bottom="992" w:left="1418" w:header="851" w:footer="709" w:gutter="0"/>
          <w:cols w:space="708"/>
          <w:titlePg/>
          <w:docGrid w:linePitch="381"/>
        </w:sectPr>
      </w:pPr>
    </w:p>
    <w:p w:rsidR="00D829D0" w:rsidRPr="002C0983" w:rsidRDefault="00D829D0" w:rsidP="00D829D0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 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287375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D829D0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D829D0" w:rsidRPr="002C0983" w:rsidRDefault="00D829D0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D829D0" w:rsidRPr="002C0983" w:rsidRDefault="00D829D0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D829D0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D829D0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9D0" w:rsidRPr="002C0983" w:rsidRDefault="00D829D0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829D0" w:rsidRPr="002C0983" w:rsidRDefault="00D829D0" w:rsidP="00D829D0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2C0983" w:rsidRDefault="00D829D0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2C0983" w:rsidRDefault="002C0983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829D0" w:rsidRPr="002C0983" w:rsidRDefault="00D829D0" w:rsidP="00D829D0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D829D0" w:rsidRPr="002C0983" w:rsidRDefault="00D829D0" w:rsidP="00D829D0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D829D0" w:rsidRPr="002C0983" w:rsidRDefault="00D829D0" w:rsidP="00411109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lang w:val="hy-AM"/>
        </w:rPr>
        <w:br w:type="page"/>
      </w:r>
      <w:r w:rsidR="00287375">
        <w:rPr>
          <w:rFonts w:ascii="GHEA Grapalat" w:hAnsi="GHEA Grapalat"/>
          <w:sz w:val="24"/>
          <w:szCs w:val="24"/>
          <w:lang w:val="hy-AM"/>
        </w:rPr>
        <w:lastRenderedPageBreak/>
        <w:t>Ձև 6</w:t>
      </w:r>
    </w:p>
    <w:p w:rsidR="00D829D0" w:rsidRPr="002C0983" w:rsidRDefault="00D829D0" w:rsidP="00D829D0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D829D0" w:rsidRPr="002C0983" w:rsidRDefault="00D829D0" w:rsidP="00D829D0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D829D0" w:rsidRPr="002C0983" w:rsidRDefault="00D829D0" w:rsidP="00D829D0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D829D0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D829D0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հակացուցում**</w:t>
            </w: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D829D0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D829D0" w:rsidRPr="002C0983" w:rsidRDefault="00D829D0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D829D0" w:rsidRPr="002C0983" w:rsidRDefault="00D829D0" w:rsidP="00D829D0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D829D0" w:rsidRPr="002C0983" w:rsidRDefault="00D829D0" w:rsidP="008B1821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F55B98" w:rsidRPr="002C0983" w:rsidRDefault="00F55B98" w:rsidP="0032001A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360" w:lineRule="auto"/>
        <w:ind w:left="1134" w:hanging="425"/>
        <w:jc w:val="both"/>
        <w:rPr>
          <w:rFonts w:ascii="GHEA Grapalat" w:hAnsi="GHEA Grapalat"/>
          <w:color w:val="000000"/>
          <w:lang w:val="hy-AM"/>
        </w:rPr>
        <w:sectPr w:rsidR="00F55B98" w:rsidRPr="002C0983" w:rsidSect="00F55B98">
          <w:pgSz w:w="16838" w:h="11906" w:orient="landscape" w:code="9"/>
          <w:pgMar w:top="1411" w:right="850" w:bottom="994" w:left="994" w:header="850" w:footer="706" w:gutter="0"/>
          <w:cols w:space="708"/>
          <w:titlePg/>
          <w:docGrid w:linePitch="381"/>
        </w:sectPr>
      </w:pPr>
    </w:p>
    <w:p w:rsidR="00AB6F5C" w:rsidRPr="002C0983" w:rsidRDefault="00442F6D" w:rsidP="002D6FC8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Հավելված 24</w:t>
      </w:r>
      <w:r w:rsidR="007247E8" w:rsidRPr="002C0983">
        <w:rPr>
          <w:rFonts w:ascii="GHEA Grapalat" w:hAnsi="GHEA Grapalat"/>
          <w:color w:val="000000"/>
          <w:lang w:val="hy-AM"/>
        </w:rPr>
        <w:t>-ում.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ա. 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 4-րդ կետի 2-րդ ենթակետը շարադրել նոր խմբագրությամբ.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4-ի, Ձև 5-ի,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բ.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>կատարելով համապատասխան գրառում Ձև 5-ով սահմանված գրանցամատյանի «նկատառում» սյունակում: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գ. ուժը կորցրած ճանաչել  6-րդ, 7-րդ, 8-րդ  կետերը,</w:t>
      </w:r>
    </w:p>
    <w:p w:rsidR="00D829D0" w:rsidRPr="002C0983" w:rsidRDefault="00D829D0" w:rsidP="00D829D0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դ. լրացնել նոր` 8</w:t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</w:r>
      <w:r w:rsidRPr="002C0983">
        <w:rPr>
          <w:rFonts w:ascii="GHEA Grapalat" w:hAnsi="GHEA Grapalat"/>
          <w:color w:val="000000"/>
          <w:lang w:val="hy-AM"/>
        </w:rPr>
        <w:softHyphen/>
        <w:t>.1-ին, 8.2-րդ, 8.3-րդ, 8.4-րդ  կետերով՝ հետևյալ բովանդակությամբ.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«8.1.</w:t>
      </w:r>
      <w:r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բացառությամբ ամբողջական պատվաստված, մեկ դեղաչափ պատվաստված, փաստագրված բաց</w:t>
      </w:r>
      <w:r w:rsidR="009D6DC2">
        <w:rPr>
          <w:rFonts w:ascii="GHEA Grapalat" w:hAnsi="GHEA Grapalat"/>
          <w:color w:val="000000"/>
          <w:sz w:val="24"/>
          <w:szCs w:val="24"/>
          <w:lang w:val="hy-AM"/>
        </w:rPr>
        <w:t>արձակ հակացուցում ունեցող 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4-ով սահմանված գրանցամատյանում և պատճենը պահպանվում է: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ՊՇՌ հետազոտությունն իրականացնում է աշխատողն՝ իր  հաշվին: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8.2.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9D6DC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 xml:space="preserve">27-ի թիվ 2020-Լ հրամանով սահմանված սերտիֆիկատ (տեղեկանք) (այսուհետ՝ պատվաստման սերտիֆիկատ), որը գրանցվում է ձև 5-ով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9D6DC2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D43CE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8.1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D829D0" w:rsidRPr="002C0983" w:rsidRDefault="00D829D0" w:rsidP="00D829D0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8.3.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8.4 կետով սահմանված պատվաստվելու բժշկական հակացուցումներ 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D829D0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8.4.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287375" w:rsidP="00287375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 xml:space="preserve">2)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D829D0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չկառավարվող էպիլեպսիա) պատվաստումն իրականացվում է կլինիկական երևույթների կայունացման շրջանում</w:t>
      </w:r>
      <w:r w:rsidR="00D829D0" w:rsidRPr="002C0983">
        <w:rPr>
          <w:rFonts w:ascii="GHEA Grapalat" w:eastAsia="Calibri" w:hAnsi="GHEA Grapalat"/>
          <w:color w:val="000000"/>
          <w:shd w:val="clear" w:color="auto" w:fill="FFFFFF"/>
          <w:lang w:val="hy-AM"/>
        </w:rPr>
        <w:t>»:</w:t>
      </w:r>
    </w:p>
    <w:p w:rsidR="0094317A" w:rsidRPr="002C0983" w:rsidRDefault="00D829D0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eastAsia="Calibri" w:hAnsi="GHEA Grapalat"/>
          <w:color w:val="000000"/>
          <w:sz w:val="24"/>
          <w:szCs w:val="24"/>
          <w:shd w:val="clear" w:color="auto" w:fill="FFFFFF"/>
          <w:lang w:val="hy-AM" w:eastAsia="en-US"/>
        </w:rPr>
        <w:t xml:space="preserve">ե.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լրացնել նոր ձև 4, ձև 5՝ հետևյալ բովանդակությամբ.</w:t>
      </w:r>
    </w:p>
    <w:p w:rsidR="0094317A" w:rsidRPr="002C0983" w:rsidRDefault="0094317A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br w:type="page"/>
      </w:r>
    </w:p>
    <w:p w:rsidR="00A4317C" w:rsidRPr="002C0983" w:rsidRDefault="00A4317C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  <w:sectPr w:rsidR="00A4317C" w:rsidRPr="002C0983" w:rsidSect="00BB37DE">
          <w:pgSz w:w="11906" w:h="16838" w:code="9"/>
          <w:pgMar w:top="851" w:right="992" w:bottom="992" w:left="1418" w:header="851" w:footer="709" w:gutter="0"/>
          <w:cols w:space="708"/>
          <w:titlePg/>
          <w:docGrid w:linePitch="381"/>
        </w:sectPr>
      </w:pPr>
    </w:p>
    <w:p w:rsidR="00D829D0" w:rsidRPr="002C0983" w:rsidRDefault="00D829D0" w:rsidP="00D829D0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94317A" w:rsidRPr="002C0983" w:rsidRDefault="0094317A" w:rsidP="0094317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4</w:t>
      </w:r>
    </w:p>
    <w:p w:rsidR="0094317A" w:rsidRPr="002C0983" w:rsidRDefault="0094317A" w:rsidP="0094317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94317A" w:rsidRPr="002C0983" w:rsidRDefault="0094317A" w:rsidP="0094317A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94317A" w:rsidRPr="002C0983" w:rsidTr="0094317A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94317A" w:rsidRPr="002C0983" w:rsidRDefault="0094317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94317A" w:rsidRPr="002C0983" w:rsidRDefault="0094317A" w:rsidP="0094317A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94317A" w:rsidRPr="002C0983" w:rsidRDefault="0094317A" w:rsidP="0094317A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94317A" w:rsidRPr="002C0983" w:rsidTr="0094317A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94317A" w:rsidRPr="002C0983" w:rsidTr="0094317A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317A" w:rsidRPr="002C0983" w:rsidRDefault="0094317A" w:rsidP="0094317A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94317A" w:rsidRPr="002C0983" w:rsidRDefault="0094317A" w:rsidP="0094317A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8076A1" w:rsidRPr="002C0983" w:rsidRDefault="0094317A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8076A1" w:rsidRPr="002C0983" w:rsidRDefault="008076A1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94317A" w:rsidRPr="002C0983" w:rsidRDefault="0094317A" w:rsidP="0094317A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94317A" w:rsidRPr="002C0983" w:rsidRDefault="0094317A" w:rsidP="0094317A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94317A" w:rsidRPr="002C0983" w:rsidRDefault="0094317A" w:rsidP="0094317A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94317A" w:rsidRPr="002C0983" w:rsidRDefault="0094317A" w:rsidP="0094317A">
      <w:pPr>
        <w:rPr>
          <w:lang w:val="hy-AM"/>
        </w:rPr>
      </w:pPr>
      <w:r w:rsidRPr="002C0983">
        <w:rPr>
          <w:lang w:val="hy-AM"/>
        </w:rPr>
        <w:br w:type="page"/>
      </w:r>
    </w:p>
    <w:p w:rsidR="0094317A" w:rsidRPr="002C0983" w:rsidRDefault="0094317A" w:rsidP="0094317A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>Ձև 5</w:t>
      </w:r>
    </w:p>
    <w:p w:rsidR="0094317A" w:rsidRPr="002C0983" w:rsidRDefault="0094317A" w:rsidP="0094317A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94317A" w:rsidRPr="002C0983" w:rsidRDefault="0094317A" w:rsidP="0094317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94317A" w:rsidRPr="002C0983" w:rsidRDefault="0094317A" w:rsidP="0094317A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94317A" w:rsidRPr="002C0983" w:rsidRDefault="0094317A" w:rsidP="0094317A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94317A" w:rsidRPr="002C0983" w:rsidTr="0094317A">
        <w:tc>
          <w:tcPr>
            <w:tcW w:w="45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94317A" w:rsidRPr="002C0983" w:rsidTr="0094317A">
        <w:trPr>
          <w:gridAfter w:val="1"/>
          <w:wAfter w:w="15" w:type="dxa"/>
          <w:trHeight w:val="2701"/>
        </w:trPr>
        <w:tc>
          <w:tcPr>
            <w:tcW w:w="45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94317A" w:rsidRPr="002C0983" w:rsidRDefault="0094317A" w:rsidP="00845A71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17A" w:rsidRPr="002C0983" w:rsidTr="0094317A">
        <w:trPr>
          <w:gridAfter w:val="1"/>
          <w:wAfter w:w="15" w:type="dxa"/>
        </w:trPr>
        <w:tc>
          <w:tcPr>
            <w:tcW w:w="45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94317A" w:rsidRPr="002C0983" w:rsidRDefault="0094317A" w:rsidP="0094317A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94317A" w:rsidRPr="002C0983" w:rsidRDefault="0094317A" w:rsidP="0094317A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94317A" w:rsidRPr="002C0983" w:rsidRDefault="0094317A" w:rsidP="00845A71">
      <w:pPr>
        <w:ind w:firstLine="0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A4317C" w:rsidRPr="002C0983" w:rsidRDefault="00A4317C" w:rsidP="0094317A">
      <w:pPr>
        <w:spacing w:line="360" w:lineRule="auto"/>
        <w:rPr>
          <w:rFonts w:ascii="GHEA Grapalat" w:hAnsi="GHEA Grapalat"/>
          <w:color w:val="000000"/>
          <w:sz w:val="24"/>
          <w:szCs w:val="24"/>
          <w:lang w:val="hy-AM"/>
        </w:rPr>
        <w:sectPr w:rsidR="00A4317C" w:rsidRPr="002C0983" w:rsidSect="00A4317C">
          <w:pgSz w:w="16838" w:h="11906" w:orient="landscape" w:code="9"/>
          <w:pgMar w:top="1411" w:right="850" w:bottom="994" w:left="994" w:header="850" w:footer="706" w:gutter="0"/>
          <w:cols w:space="708"/>
          <w:titlePg/>
          <w:docGrid w:linePitch="381"/>
        </w:sectPr>
      </w:pPr>
    </w:p>
    <w:p w:rsidR="00AB6F5C" w:rsidRPr="002C0983" w:rsidRDefault="00AB6F5C" w:rsidP="00DF066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lang w:val="hy-AM"/>
        </w:rPr>
      </w:pPr>
    </w:p>
    <w:p w:rsidR="002D6FC8" w:rsidRPr="004B6D35" w:rsidRDefault="002D6FC8" w:rsidP="00E62C19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color w:val="000000"/>
          <w:lang w:val="hy-AM"/>
        </w:rPr>
        <w:t>Հավելված</w:t>
      </w:r>
      <w:r w:rsidR="00A23D42">
        <w:rPr>
          <w:rFonts w:ascii="GHEA Grapalat" w:hAnsi="GHEA Grapalat"/>
          <w:color w:val="000000"/>
          <w:lang w:val="hy-AM"/>
        </w:rPr>
        <w:t>ներ</w:t>
      </w:r>
      <w:r>
        <w:rPr>
          <w:rFonts w:ascii="GHEA Grapalat" w:hAnsi="GHEA Grapalat"/>
          <w:color w:val="000000"/>
          <w:lang w:val="hy-AM"/>
        </w:rPr>
        <w:t xml:space="preserve"> 1-ի</w:t>
      </w:r>
      <w:r w:rsidR="00A23D42">
        <w:rPr>
          <w:rFonts w:ascii="GHEA Grapalat" w:hAnsi="GHEA Grapalat"/>
          <w:color w:val="000000"/>
          <w:lang w:val="hy-AM"/>
        </w:rPr>
        <w:t xml:space="preserve">, 2-ի, 3-ի, 4-ի, 5-ի, 6-ի, </w:t>
      </w:r>
      <w:r w:rsidR="00E62C19">
        <w:rPr>
          <w:rFonts w:ascii="GHEA Grapalat" w:hAnsi="GHEA Grapalat"/>
          <w:color w:val="000000"/>
          <w:lang w:val="hy-AM"/>
        </w:rPr>
        <w:t>7-</w:t>
      </w:r>
      <w:r w:rsidR="00A23D42">
        <w:rPr>
          <w:rFonts w:ascii="GHEA Grapalat" w:hAnsi="GHEA Grapalat"/>
          <w:color w:val="000000"/>
          <w:lang w:val="hy-AM"/>
        </w:rPr>
        <w:t>ի</w:t>
      </w:r>
      <w:r w:rsidR="00E62C19">
        <w:rPr>
          <w:rFonts w:ascii="GHEA Grapalat" w:hAnsi="GHEA Grapalat"/>
          <w:color w:val="000000"/>
          <w:lang w:val="hy-AM"/>
        </w:rPr>
        <w:t>, 9-ի</w:t>
      </w:r>
      <w:r w:rsidR="00A23D42">
        <w:rPr>
          <w:rFonts w:ascii="GHEA Grapalat" w:hAnsi="GHEA Grapalat"/>
          <w:color w:val="000000"/>
          <w:lang w:val="hy-AM"/>
        </w:rPr>
        <w:t xml:space="preserve">, 10-ի, 11-ի, 13-ի, 14-ի, 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A23D42">
        <w:rPr>
          <w:rFonts w:ascii="GHEA Grapalat" w:hAnsi="GHEA Grapalat"/>
          <w:color w:val="000000"/>
          <w:lang w:val="hy-AM"/>
        </w:rPr>
        <w:t xml:space="preserve">16-ի, 19-ի, 20-ի, 21-ի 22-ի, 24-ի </w:t>
      </w:r>
      <w:r>
        <w:rPr>
          <w:rFonts w:ascii="GHEA Grapalat" w:hAnsi="GHEA Grapalat"/>
          <w:color w:val="000000"/>
          <w:lang w:val="hy-AM"/>
        </w:rPr>
        <w:t>ձև 3-ով</w:t>
      </w:r>
      <w:r w:rsidR="00A23D42">
        <w:rPr>
          <w:rFonts w:ascii="GHEA Grapalat" w:hAnsi="GHEA Grapalat"/>
          <w:color w:val="000000"/>
          <w:lang w:val="hy-AM"/>
        </w:rPr>
        <w:t xml:space="preserve">, հավելվածներ 12-ի, 15-ի, 17-ի, 18-ի, 23-ի ձև 4-ով 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A23D42">
        <w:rPr>
          <w:rFonts w:ascii="GHEA Grapalat" w:hAnsi="GHEA Grapalat"/>
          <w:color w:val="000000"/>
          <w:lang w:val="hy-AM"/>
        </w:rPr>
        <w:t>հաստատված</w:t>
      </w:r>
      <w:r w:rsidR="00A23D42" w:rsidRPr="002D6FC8">
        <w:rPr>
          <w:rFonts w:ascii="GHEA Grapalat" w:hAnsi="GHEA Grapalat"/>
          <w:color w:val="000000"/>
          <w:lang w:val="hy-AM"/>
        </w:rPr>
        <w:t xml:space="preserve"> </w:t>
      </w:r>
      <w:r w:rsidRPr="002D6FC8">
        <w:rPr>
          <w:rFonts w:ascii="GHEA Grapalat" w:hAnsi="GHEA Grapalat"/>
          <w:color w:val="000000"/>
          <w:lang w:val="hy-AM"/>
        </w:rPr>
        <w:t>«</w:t>
      </w:r>
      <w:r w:rsidRPr="002D6FC8">
        <w:rPr>
          <w:rFonts w:ascii="GHEA Grapalat" w:hAnsi="GHEA Grapalat"/>
          <w:bCs/>
          <w:lang w:val="hy-AM"/>
        </w:rPr>
        <w:t xml:space="preserve">Հայաստանի հանրապետությունում կորոնավիրուսային հիվանդության (COVID-19) տարածման կանխարգելման նպատակով կիրառվող իրազեկման թերթիկ»-ի </w:t>
      </w:r>
      <w:r w:rsidR="004B6D35">
        <w:rPr>
          <w:rFonts w:ascii="GHEA Grapalat" w:hAnsi="GHEA Grapalat"/>
          <w:bCs/>
          <w:lang w:val="hy-AM"/>
        </w:rPr>
        <w:t>«</w:t>
      </w:r>
      <w:r w:rsidR="004B6D35" w:rsidRPr="004B6D35">
        <w:rPr>
          <w:rFonts w:ascii="GHEA Grapalat" w:hAnsi="GHEA Grapalat"/>
          <w:bCs/>
          <w:lang w:val="hy-AM"/>
        </w:rPr>
        <w:t xml:space="preserve">Ինչպե՞ս կանխել COVID-19-ի տարածումը:» պարբերությունում ավելացնել նոր 8-րդ ենթակետ հետևյալ բովանդակությամբ. </w:t>
      </w:r>
    </w:p>
    <w:p w:rsidR="004B6D35" w:rsidRPr="004B6D35" w:rsidRDefault="004B6D35" w:rsidP="00E62C1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lang w:val="hy-AM"/>
        </w:rPr>
      </w:pPr>
      <w:r w:rsidRPr="004B6D35">
        <w:rPr>
          <w:rFonts w:ascii="GHEA Grapalat" w:hAnsi="GHEA Grapalat"/>
          <w:bCs/>
          <w:lang w:val="hy-AM"/>
        </w:rPr>
        <w:t>«8) պատվաստվել COVID-19-ի դեմ»</w:t>
      </w:r>
      <w:r w:rsidR="00A23D42">
        <w:rPr>
          <w:rFonts w:ascii="GHEA Grapalat" w:hAnsi="GHEA Grapalat"/>
          <w:bCs/>
          <w:lang w:val="hy-AM"/>
        </w:rPr>
        <w:t>:</w:t>
      </w:r>
    </w:p>
    <w:p w:rsidR="00AB6F5C" w:rsidRPr="002C0983" w:rsidRDefault="00AB6F5C" w:rsidP="00DF0662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Հայաստանի Հանրապետության առողջապահության նախարարի 2020 թվականի սեպտեմբերի 18-ի «Հայաստանի Հանրապետությունում կորոնավիրուսային հիվանդության (COVID-19) տարածման կանխարգելման նպատակով հանրակրթական (բացառությամբ՝ նախադպրոցական) ծրագրեր իրականացնող ուսումնական հաստատություններում կիրառվող ՍԿ N 3.1.2-004-20 սանիտարական կանոնները հաս</w:t>
      </w:r>
      <w:r w:rsidR="00B42AED" w:rsidRPr="002C0983">
        <w:rPr>
          <w:rFonts w:ascii="GHEA Grapalat" w:hAnsi="GHEA Grapalat"/>
          <w:color w:val="000000"/>
          <w:lang w:val="hy-AM"/>
        </w:rPr>
        <w:t>տատելու մասին</w:t>
      </w:r>
      <w:r w:rsidR="007C4377" w:rsidRPr="002C0983">
        <w:rPr>
          <w:rFonts w:ascii="GHEA Grapalat" w:hAnsi="GHEA Grapalat"/>
          <w:color w:val="000000"/>
          <w:lang w:val="hy-AM"/>
        </w:rPr>
        <w:t>»</w:t>
      </w:r>
      <w:r w:rsidR="00B42AED" w:rsidRPr="002C0983">
        <w:rPr>
          <w:rFonts w:ascii="GHEA Grapalat" w:hAnsi="GHEA Grapalat"/>
          <w:color w:val="000000"/>
          <w:lang w:val="hy-AM"/>
        </w:rPr>
        <w:t xml:space="preserve"> թիվ 24-Ն հրամանով հաստատված հավելվածում</w:t>
      </w:r>
      <w:r w:rsidRPr="002C0983">
        <w:rPr>
          <w:rFonts w:ascii="GHEA Grapalat" w:hAnsi="GHEA Grapalat"/>
          <w:color w:val="000000"/>
          <w:lang w:val="hy-AM"/>
        </w:rPr>
        <w:t xml:space="preserve"> </w:t>
      </w:r>
      <w:r w:rsidR="007C4377" w:rsidRPr="002C0983">
        <w:rPr>
          <w:rFonts w:ascii="GHEA Grapalat" w:hAnsi="GHEA Grapalat"/>
          <w:color w:val="000000"/>
          <w:lang w:val="hy-AM"/>
        </w:rPr>
        <w:t xml:space="preserve">(այսուհետ՝ Հավելված) </w:t>
      </w:r>
      <w:r w:rsidRPr="002C0983">
        <w:rPr>
          <w:rFonts w:ascii="GHEA Grapalat" w:hAnsi="GHEA Grapalat"/>
          <w:color w:val="000000"/>
          <w:lang w:val="hy-AM"/>
        </w:rPr>
        <w:t xml:space="preserve">կատարել հետևյալ </w:t>
      </w:r>
      <w:r w:rsidR="00B42AED" w:rsidRPr="002C0983">
        <w:rPr>
          <w:rFonts w:ascii="GHEA Grapalat" w:hAnsi="GHEA Grapalat"/>
          <w:color w:val="000000"/>
          <w:lang w:val="hy-AM"/>
        </w:rPr>
        <w:t xml:space="preserve">փոփոխությունները և </w:t>
      </w:r>
      <w:r w:rsidRPr="002C0983">
        <w:rPr>
          <w:rFonts w:ascii="GHEA Grapalat" w:hAnsi="GHEA Grapalat"/>
          <w:color w:val="000000"/>
          <w:lang w:val="hy-AM"/>
        </w:rPr>
        <w:t>լրացումները.</w:t>
      </w:r>
    </w:p>
    <w:p w:rsidR="007C4377" w:rsidRPr="002C0983" w:rsidRDefault="000F00DA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</w:pPr>
      <w:r w:rsidRPr="002C0983">
        <w:rPr>
          <w:rFonts w:ascii="GHEA Grapalat" w:hAnsi="GHEA Grapalat"/>
          <w:color w:val="000000"/>
          <w:lang w:val="hy-AM"/>
        </w:rPr>
        <w:t xml:space="preserve">1) </w:t>
      </w:r>
      <w:r w:rsidR="007C4377" w:rsidRPr="002C0983">
        <w:rPr>
          <w:rFonts w:ascii="GHEA Grapalat" w:hAnsi="GHEA Grapalat"/>
          <w:color w:val="000000"/>
          <w:lang w:val="hy-AM"/>
        </w:rPr>
        <w:t xml:space="preserve">Հավելվածի </w:t>
      </w:r>
      <w:r w:rsidR="007C4377"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4-րդ կետի 2-րդ ենթակետը շարադրել նոր խմբագրությամբ.</w:t>
      </w: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«2) </w:t>
      </w:r>
      <w:r w:rsidRPr="002C0983">
        <w:rPr>
          <w:rFonts w:ascii="GHEA Grapalat" w:hAnsi="GHEA Grapalat"/>
          <w:color w:val="000000"/>
          <w:lang w:val="hy-AM"/>
        </w:rPr>
        <w:t>ախտահանման գործընթացի, ինչպես նաև անձնակազմի և սովորողների ջերմաչափման արդյունքների, անձնակազմի կորոնավիրուսային հիվանդության (COVID-19) ախտորոշման ՊՇՌ հետազոտության վերաբերյալ,</w:t>
      </w:r>
      <w:r w:rsidRPr="002C0983">
        <w:rPr>
          <w:lang w:val="hy-AM"/>
        </w:rPr>
        <w:t xml:space="preserve"> </w:t>
      </w:r>
      <w:r w:rsidRPr="002C0983">
        <w:rPr>
          <w:rFonts w:ascii="GHEA Grapalat" w:hAnsi="GHEA Grapalat"/>
          <w:color w:val="000000"/>
          <w:lang w:val="hy-AM"/>
        </w:rPr>
        <w:t>անձնակազմի կորոնավիրուսային հիվանդության (COVID-19) դեմ պատվաստումային կարգավիճակի և բժշկական հակացուցումների վերաբերյալ գրանցամատյանների վարումը՝ համաձայն սույն հավելվածի Ձև 1-ի, Ձև 2-ի, Ձև 3-ի, Ձև 5-ի, Ձև 6-ի,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 xml:space="preserve">2) </w:t>
      </w: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 xml:space="preserve">4-րդ կետը լրացնել </w:t>
      </w:r>
      <w:r w:rsidRPr="002C0983">
        <w:rPr>
          <w:rFonts w:ascii="GHEA Grapalat" w:hAnsi="GHEA Grapalat"/>
          <w:color w:val="000000"/>
          <w:lang w:val="hy-AM"/>
        </w:rPr>
        <w:t>նոր` 5-րդ ենթակետով՝ հետևյալ բովանդակությամբ.</w:t>
      </w: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eastAsia="Calibri" w:hAnsi="GHEA Grapalat"/>
          <w:color w:val="000000"/>
          <w:shd w:val="clear" w:color="auto" w:fill="FFFFFF"/>
          <w:lang w:val="hy-AM" w:eastAsia="en-US"/>
        </w:rPr>
        <w:t>«</w:t>
      </w:r>
      <w:r w:rsidRPr="002C0983">
        <w:rPr>
          <w:rFonts w:ascii="GHEA Grapalat" w:hAnsi="GHEA Grapalat"/>
          <w:color w:val="000000"/>
          <w:lang w:val="hy-AM"/>
        </w:rPr>
        <w:t xml:space="preserve">5)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իրականացնում է շարունակական դիտարկում բժշկական ժամանակավոր հակացուցումների մասին բժշկական փաստաթուղթը ներկայացնելու օրվանից յուրաքանչյուր 14 օրը մեկ, ինչպես նաև </w:t>
      </w:r>
      <w:r w:rsidR="00A60F33" w:rsidRPr="002C0983">
        <w:rPr>
          <w:rFonts w:ascii="GHEA Grapalat" w:hAnsi="GHEA Grapalat"/>
          <w:lang w:val="hy-AM"/>
        </w:rPr>
        <w:t>առաջին դեղաչափի պատվաստման սերտիֆիկատը  ներկայացնելու օրվանից հետո մինչև երկրորդ դեղաչափի ժամկետը լրանալը՝</w:t>
      </w:r>
      <w:r w:rsidR="00A60F33" w:rsidRPr="002C0983">
        <w:rPr>
          <w:rFonts w:ascii="GHEA Grapalat" w:hAnsi="GHEA Grapalat"/>
          <w:color w:val="FF0000"/>
          <w:lang w:val="hy-AM"/>
        </w:rPr>
        <w:t xml:space="preserve"> </w:t>
      </w:r>
      <w:r w:rsidR="00A60F33" w:rsidRPr="002C0983">
        <w:rPr>
          <w:rFonts w:ascii="GHEA Grapalat" w:hAnsi="GHEA Grapalat"/>
          <w:color w:val="000000"/>
          <w:lang w:val="hy-AM"/>
        </w:rPr>
        <w:t xml:space="preserve">կատարելով համապատասխան գրառում Ձև </w:t>
      </w:r>
      <w:r w:rsidR="00916432" w:rsidRPr="002C0983">
        <w:rPr>
          <w:rFonts w:ascii="GHEA Grapalat" w:hAnsi="GHEA Grapalat"/>
          <w:color w:val="000000"/>
          <w:lang w:val="hy-AM"/>
        </w:rPr>
        <w:t>6</w:t>
      </w:r>
      <w:r w:rsidR="00A60F33" w:rsidRPr="002C0983">
        <w:rPr>
          <w:rFonts w:ascii="GHEA Grapalat" w:hAnsi="GHEA Grapalat"/>
          <w:color w:val="000000"/>
          <w:lang w:val="hy-AM"/>
        </w:rPr>
        <w:t>-ով սահմանված գրանցամատյանի «նկատառում» սյունակում:</w:t>
      </w:r>
      <w:r w:rsidR="00287375">
        <w:rPr>
          <w:rFonts w:ascii="GHEA Grapalat" w:hAnsi="GHEA Grapalat"/>
          <w:color w:val="000000"/>
          <w:lang w:val="hy-AM"/>
        </w:rPr>
        <w:t>»,</w:t>
      </w:r>
    </w:p>
    <w:p w:rsidR="00453015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3</w:t>
      </w:r>
      <w:r w:rsidR="00453015" w:rsidRPr="002C0983">
        <w:rPr>
          <w:rFonts w:ascii="GHEA Grapalat" w:hAnsi="GHEA Grapalat"/>
          <w:color w:val="000000"/>
          <w:lang w:val="hy-AM"/>
        </w:rPr>
        <w:t>)  ուժը կորցրած ճանաչել  6-րդ, 7-րդ, 8-րդ կետերը,</w:t>
      </w:r>
    </w:p>
    <w:p w:rsidR="00453015" w:rsidRPr="002C0983" w:rsidRDefault="007C4377" w:rsidP="00DF066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lastRenderedPageBreak/>
        <w:t>4</w:t>
      </w:r>
      <w:r w:rsidR="00453015" w:rsidRPr="002C0983">
        <w:rPr>
          <w:rFonts w:ascii="GHEA Grapalat" w:hAnsi="GHEA Grapalat"/>
          <w:color w:val="000000"/>
          <w:lang w:val="hy-AM"/>
        </w:rPr>
        <w:t xml:space="preserve">)  լրացնել նոր`  </w:t>
      </w:r>
      <w:r w:rsidRPr="002C0983">
        <w:rPr>
          <w:rFonts w:ascii="GHEA Grapalat" w:hAnsi="GHEA Grapalat"/>
          <w:color w:val="000000"/>
          <w:lang w:val="hy-AM"/>
        </w:rPr>
        <w:t>8.</w:t>
      </w:r>
      <w:r w:rsidR="008076A1" w:rsidRPr="002C0983">
        <w:rPr>
          <w:rFonts w:ascii="GHEA Grapalat" w:hAnsi="GHEA Grapalat"/>
          <w:color w:val="000000"/>
          <w:lang w:val="hy-AM"/>
        </w:rPr>
        <w:t>2</w:t>
      </w:r>
      <w:r w:rsidRPr="002C0983">
        <w:rPr>
          <w:rFonts w:ascii="GHEA Grapalat" w:hAnsi="GHEA Grapalat"/>
          <w:color w:val="000000"/>
          <w:lang w:val="hy-AM"/>
        </w:rPr>
        <w:t xml:space="preserve">-ին, </w:t>
      </w:r>
      <w:r w:rsidR="00453015" w:rsidRPr="002C0983">
        <w:rPr>
          <w:rFonts w:ascii="GHEA Grapalat" w:hAnsi="GHEA Grapalat"/>
          <w:color w:val="000000"/>
          <w:lang w:val="hy-AM"/>
        </w:rPr>
        <w:t>8.</w:t>
      </w:r>
      <w:r w:rsidR="008076A1" w:rsidRPr="002C0983">
        <w:rPr>
          <w:rFonts w:ascii="GHEA Grapalat" w:hAnsi="GHEA Grapalat"/>
          <w:color w:val="000000"/>
          <w:lang w:val="hy-AM"/>
        </w:rPr>
        <w:t>3</w:t>
      </w:r>
      <w:r w:rsidR="00453015" w:rsidRPr="002C0983">
        <w:rPr>
          <w:rFonts w:ascii="GHEA Grapalat" w:hAnsi="GHEA Grapalat"/>
          <w:color w:val="000000"/>
          <w:lang w:val="hy-AM"/>
        </w:rPr>
        <w:t>-րդ,  8.</w:t>
      </w:r>
      <w:r w:rsidR="008076A1" w:rsidRPr="002C0983">
        <w:rPr>
          <w:rFonts w:ascii="GHEA Grapalat" w:hAnsi="GHEA Grapalat"/>
          <w:color w:val="000000"/>
          <w:lang w:val="hy-AM"/>
        </w:rPr>
        <w:t>4</w:t>
      </w:r>
      <w:r w:rsidR="00453015" w:rsidRPr="002C0983">
        <w:rPr>
          <w:rFonts w:ascii="GHEA Grapalat" w:hAnsi="GHEA Grapalat"/>
          <w:color w:val="000000"/>
          <w:lang w:val="hy-AM"/>
        </w:rPr>
        <w:t>-րդ և 8.</w:t>
      </w:r>
      <w:r w:rsidR="008076A1" w:rsidRPr="002C0983">
        <w:rPr>
          <w:rFonts w:ascii="GHEA Grapalat" w:hAnsi="GHEA Grapalat"/>
          <w:color w:val="000000"/>
          <w:lang w:val="hy-AM"/>
        </w:rPr>
        <w:t>5</w:t>
      </w:r>
      <w:r w:rsidR="00453015" w:rsidRPr="002C0983">
        <w:rPr>
          <w:rFonts w:ascii="GHEA Grapalat" w:hAnsi="GHEA Grapalat"/>
          <w:color w:val="000000"/>
          <w:lang w:val="hy-AM"/>
        </w:rPr>
        <w:t>-րդ  կետերով՝ հետևյալ բովանդակությամբ.</w:t>
      </w:r>
    </w:p>
    <w:p w:rsidR="007C4377" w:rsidRPr="002C0983" w:rsidRDefault="004308DF" w:rsidP="007C4377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«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2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="007C4377" w:rsidRPr="002C0983">
        <w:rPr>
          <w:rFonts w:ascii="GHEA Grapalat" w:hAnsi="GHEA Grapalat"/>
          <w:sz w:val="24"/>
          <w:szCs w:val="24"/>
          <w:lang w:val="hy-AM"/>
        </w:rPr>
        <w:t xml:space="preserve"> 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Աշխատողները յուրաքանչյուր 14 օրը մեկ ներկայացնում են կորոնավիրուսային հիվանդության (COVID-19) ախտորոշման պոլիմերազային շղթայական ռեակցիայի հետազոտության (այսուհետ` ՊՇՌ հետազոտություն) բացասական արդյունքը հավաստող առավելագույնը 72 ժամ վաղեմության,  առողջապահության նախարարի 2020 թվականի օգոստոսի 10-ի թիվ 2688-Լ հրամանով սահմանված սերտիֆիկատ (այսուհետ՝ սերտիֆիկատ), 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ամբողջական պատվաստված, մեկ դեղաչափ պատվաստված, փաստագրված բացարձակ հակացուցում 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աշխատողների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հղիների: Սերտիֆիկատը գրանցվում է ձև </w:t>
      </w:r>
      <w:r w:rsidR="00916432" w:rsidRPr="002C0983">
        <w:rPr>
          <w:rFonts w:ascii="GHEA Grapalat" w:hAnsi="GHEA Grapalat"/>
          <w:color w:val="000000"/>
          <w:sz w:val="24"/>
          <w:szCs w:val="24"/>
          <w:lang w:val="hy-AM"/>
        </w:rPr>
        <w:t>5</w:t>
      </w:r>
      <w:r w:rsidR="00216396" w:rsidRPr="002C0983">
        <w:rPr>
          <w:rFonts w:ascii="GHEA Grapalat" w:hAnsi="GHEA Grapalat"/>
          <w:color w:val="000000"/>
          <w:sz w:val="24"/>
          <w:szCs w:val="24"/>
          <w:lang w:val="hy-AM"/>
        </w:rPr>
        <w:t>-ով սահմանված գրանցամատյանում և պատճենը պահպանվում է:</w:t>
      </w:r>
      <w:r w:rsidR="007C4377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ՊՇՌ հետազոտությունն իրականացնում է աշխատողն՝ իր  հաշվին:</w:t>
      </w:r>
    </w:p>
    <w:p w:rsidR="007C4377" w:rsidRPr="002C0983" w:rsidRDefault="007C4377" w:rsidP="007C4377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3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դեմ ամբողջական պատվաստված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ներկայացնում է տվյալ պատվաստանյութի կիրառման հրահանգի համաձայն սահմանված դեղաչափերով (դեղաչափով) ամբողջական պատվաստումը  հավաստող առողջապահության նախարարի 2021 թվականի մայիսի 27-ի թիվ 2020-Լ հրամանով սահմանված սերտիֆիկատ (տեղեկանք) (այսուհետ՝ պատվաստման սերտիֆիկատ), որը գրանցվում է ձև </w:t>
      </w:r>
      <w:r w:rsidR="00916432" w:rsidRPr="002C0983">
        <w:rPr>
          <w:rFonts w:ascii="GHEA Grapalat" w:hAnsi="GHEA Grapalat"/>
          <w:color w:val="000000"/>
          <w:sz w:val="24"/>
          <w:szCs w:val="24"/>
          <w:lang w:val="hy-AM"/>
        </w:rPr>
        <w:t>6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-ով  սահմանված գրանցամատյանում և պատճենը կցվում է աշխատողի անձնական գործին: Առաջին և երկրորդ դեղաչափերի միջև կոնկրետ պատվաստանյութի համար սահմանված ժամանակամիջոցում ամբողջական պատվաստում չունեցող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 չի ներկայացնում ՊՇՌ հետազոտության բացասական արդյունքը հավաստող առավելագույնը 72 ժամ վաղեմության սերտիֆիկատ: Կոնկրետ պատվաստանյութի համար դեղաչափերի միջև սահմանված ինտերվալից ավել ժամանակամիջոցի դեպքում երկրորդ դեղաչափը չստացած և բժշկական հակացուցում չունեցող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աշխատողը</w:t>
      </w:r>
      <w:r w:rsidR="00D43CE4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>ներկայացնում է ՊՇՌ հետազոտության բացասական արդյունքը հավաստող առավելագույնը 72 ժամ վաղեմության սերտիֆիկատ՝ համաձայն 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2</w:t>
      </w:r>
      <w:r w:rsidR="001A18CD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կետի պահանջի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: </w:t>
      </w:r>
    </w:p>
    <w:p w:rsidR="007C4377" w:rsidRPr="002C0983" w:rsidRDefault="007C4377" w:rsidP="007C4377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lang w:val="hy-AM"/>
        </w:rPr>
        <w:t>4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>.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Սույն հավելվածի 8.</w:t>
      </w:r>
      <w:r w:rsidR="0028737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5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կետով սահմանված պատվաստվելու բժշկական հակացուցումներ ունեցող </w:t>
      </w:r>
      <w:r w:rsidR="00D43CE4">
        <w:rPr>
          <w:rFonts w:ascii="GHEA Grapalat" w:hAnsi="GHEA Grapalat"/>
          <w:color w:val="000000"/>
          <w:sz w:val="24"/>
          <w:szCs w:val="24"/>
          <w:lang w:val="hy-AM"/>
        </w:rPr>
        <w:t>աշխատողները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գործատուին ներկայացնում են կորոնավիրուսային հիվանդության (COVID-19) պատվաստման  բժշկական 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>հակացուցումների մասին բժշկական փաստաթուղթ, տրված առողջության առաջնային պահպանման բժշկի կողմից, համաձայն Առողջապահության նախարարի 2013 թվականի հուլիսի 3-ի թիվ 35-Ն հրամանի պահանջների։</w:t>
      </w:r>
    </w:p>
    <w:p w:rsidR="00B36C0A" w:rsidRPr="002C0983" w:rsidRDefault="007C4377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8.</w:t>
      </w:r>
      <w:r w:rsidR="008076A1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.</w:t>
      </w:r>
      <w:r w:rsidRPr="002C0983">
        <w:rPr>
          <w:lang w:val="hy-AM"/>
        </w:rPr>
        <w:t xml:space="preserve"> </w:t>
      </w:r>
      <w:r w:rsidR="00B36C0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Կորոնավիրուսային հիվանդության (COVID-19) դեմ  կատարվող պատվաստումների բժշկական հակացուցումներն են.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1) Բացարձակ հակացուցում </w:t>
      </w:r>
    </w:p>
    <w:p w:rsidR="00B36C0A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փաստագրված՝ նախորդ դեղաչափից կամ տվյալ պատվաստանյութի որևէ բաղադրիչից առաջացած լուրջ ալերգա</w:t>
      </w: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softHyphen/>
        <w:t>բանական ռեակցիա կամ անաֆիլաքսիա  (տարածուն եղնջացան, սուլող շնչառություն, բերանի խոռոչի, կոկորդի այտուց, դժվարացած շնչառություն, հիպոթենզիա և շոկ): Հաջորդ դեղաչափը չի կատարվում:</w:t>
      </w:r>
    </w:p>
    <w:p w:rsidR="00B36C0A" w:rsidRPr="002C0983" w:rsidRDefault="00EE48D9" w:rsidP="00EE48D9">
      <w:pPr>
        <w:pStyle w:val="ListParagraph"/>
        <w:tabs>
          <w:tab w:val="left" w:pos="0"/>
          <w:tab w:val="left" w:pos="180"/>
          <w:tab w:val="left" w:pos="270"/>
        </w:tabs>
        <w:spacing w:line="360" w:lineRule="auto"/>
        <w:ind w:left="426" w:right="-151"/>
        <w:rPr>
          <w:rFonts w:ascii="GHEA Grapalat" w:hAnsi="GHEA Grapalat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hd w:val="clear" w:color="auto" w:fill="FFFFFF"/>
          <w:lang w:val="hy-AM"/>
        </w:rPr>
        <w:t>2</w:t>
      </w:r>
      <w:r w:rsidRPr="002C0983">
        <w:rPr>
          <w:rFonts w:ascii="GHEA Grapalat" w:hAnsi="GHEA Grapalat"/>
          <w:color w:val="000000"/>
          <w:shd w:val="clear" w:color="auto" w:fill="FFFFFF"/>
          <w:lang w:val="hy-AM"/>
        </w:rPr>
        <w:t xml:space="preserve">) </w:t>
      </w:r>
      <w:r w:rsidR="00B36C0A" w:rsidRPr="002C0983">
        <w:rPr>
          <w:rFonts w:ascii="GHEA Grapalat" w:hAnsi="GHEA Grapalat"/>
          <w:color w:val="000000"/>
          <w:shd w:val="clear" w:color="auto" w:fill="FFFFFF"/>
          <w:lang w:val="hy-AM"/>
        </w:rPr>
        <w:t>Ժամանակավոր հակացուցում</w:t>
      </w:r>
    </w:p>
    <w:p w:rsidR="00B36C0A" w:rsidRPr="002C0983" w:rsidRDefault="00B36C0A" w:rsidP="00B36C0A">
      <w:pPr>
        <w:tabs>
          <w:tab w:val="left" w:pos="0"/>
          <w:tab w:val="left" w:pos="180"/>
          <w:tab w:val="left" w:pos="540"/>
        </w:tabs>
        <w:spacing w:line="360" w:lineRule="auto"/>
        <w:ind w:right="-151" w:firstLine="360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ա. վարակիչ կամ սոմատիկ սուր հիվանդություններ՝ միջին և ծանր ընթացքով, պատվաստումը կատարվում է առողջացումից անմիջապես հետո,</w:t>
      </w:r>
    </w:p>
    <w:p w:rsidR="004308DF" w:rsidRPr="002C0983" w:rsidRDefault="00B36C0A" w:rsidP="00B36C0A">
      <w:pPr>
        <w:shd w:val="clear" w:color="auto" w:fill="FFFFFF"/>
        <w:spacing w:line="360" w:lineRule="auto"/>
        <w:ind w:firstLine="375"/>
        <w:rPr>
          <w:rFonts w:ascii="GHEA Grapalat" w:eastAsia="Calibri" w:hAnsi="GHEA Grapalat"/>
          <w:color w:val="000000"/>
          <w:shd w:val="clear" w:color="auto" w:fill="FFFFFF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բ. քրոնիկ հիվանդությունների  սրացում՝ պատվաստումը կատարվում է ռեմիսիայի շրջանում, թույլատրվում է պահպանողական թերապիայի ներքո, հարաճուն նյարդաբանական հիվանդությունների դեպքում (հարաճուն էնցեֆալոպաթիա, չկառավարվող էպիլեպսիա) պատվաստումն իրականացվում է կլինիկական երևույթների կայունացման շրջանում</w:t>
      </w:r>
      <w:r w:rsidR="0028737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287375">
        <w:rPr>
          <w:rFonts w:ascii="GHEA Grapalat" w:eastAsia="Calibri" w:hAnsi="GHEA Grapalat"/>
          <w:color w:val="000000"/>
          <w:shd w:val="clear" w:color="auto" w:fill="FFFFFF"/>
          <w:lang w:val="hy-AM"/>
        </w:rPr>
        <w:t>»,</w:t>
      </w:r>
    </w:p>
    <w:p w:rsidR="00EE48D9" w:rsidRPr="004B6D35" w:rsidRDefault="007C4377" w:rsidP="00EE48D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bCs/>
          <w:lang w:val="hy-AM"/>
        </w:rPr>
      </w:pPr>
      <w:r w:rsidRPr="002C0983">
        <w:rPr>
          <w:rFonts w:ascii="GHEA Grapalat" w:hAnsi="GHEA Grapalat"/>
          <w:color w:val="000000"/>
          <w:lang w:val="hy-AM"/>
        </w:rPr>
        <w:t>5</w:t>
      </w:r>
      <w:r w:rsidR="00551873" w:rsidRPr="002C0983">
        <w:rPr>
          <w:rFonts w:ascii="GHEA Grapalat" w:hAnsi="GHEA Grapalat"/>
          <w:color w:val="000000"/>
          <w:lang w:val="hy-AM"/>
        </w:rPr>
        <w:t xml:space="preserve">) </w:t>
      </w:r>
      <w:r w:rsidR="00EE48D9">
        <w:rPr>
          <w:rFonts w:ascii="GHEA Grapalat" w:hAnsi="GHEA Grapalat"/>
          <w:color w:val="000000"/>
          <w:lang w:val="hy-AM"/>
        </w:rPr>
        <w:t>Հավելվածի ձև 4-ով  հաստատված</w:t>
      </w:r>
      <w:r w:rsidR="00EE48D9" w:rsidRPr="002D6FC8">
        <w:rPr>
          <w:rFonts w:ascii="GHEA Grapalat" w:hAnsi="GHEA Grapalat"/>
          <w:color w:val="000000"/>
          <w:lang w:val="hy-AM"/>
        </w:rPr>
        <w:t xml:space="preserve"> «</w:t>
      </w:r>
      <w:r w:rsidR="00EE48D9" w:rsidRPr="002D6FC8">
        <w:rPr>
          <w:rFonts w:ascii="GHEA Grapalat" w:hAnsi="GHEA Grapalat"/>
          <w:bCs/>
          <w:lang w:val="hy-AM"/>
        </w:rPr>
        <w:t xml:space="preserve">Հայաստանի հանրապետությունում կորոնավիրուսային հիվանդության (COVID-19) տարածման կանխարգելման նպատակով կիրառվող իրազեկման թերթիկ»-ի </w:t>
      </w:r>
      <w:r w:rsidR="00EE48D9">
        <w:rPr>
          <w:rFonts w:ascii="GHEA Grapalat" w:hAnsi="GHEA Grapalat"/>
          <w:bCs/>
          <w:lang w:val="hy-AM"/>
        </w:rPr>
        <w:t>«</w:t>
      </w:r>
      <w:r w:rsidR="00EE48D9" w:rsidRPr="004B6D35">
        <w:rPr>
          <w:rFonts w:ascii="GHEA Grapalat" w:hAnsi="GHEA Grapalat"/>
          <w:bCs/>
          <w:lang w:val="hy-AM"/>
        </w:rPr>
        <w:t>Ինչպե՞ս</w:t>
      </w:r>
      <w:r w:rsidR="00EE48D9" w:rsidRPr="004B6D35">
        <w:rPr>
          <w:rFonts w:ascii="Courier New" w:hAnsi="Courier New" w:cs="Courier New"/>
          <w:bCs/>
          <w:lang w:val="hy-AM"/>
        </w:rPr>
        <w:t> </w:t>
      </w:r>
      <w:r w:rsidR="00EE48D9" w:rsidRPr="004B6D35">
        <w:rPr>
          <w:rFonts w:ascii="GHEA Grapalat" w:hAnsi="GHEA Grapalat"/>
          <w:bCs/>
          <w:lang w:val="hy-AM"/>
        </w:rPr>
        <w:t>կանխել</w:t>
      </w:r>
      <w:r w:rsidR="00EE48D9" w:rsidRPr="004B6D35">
        <w:rPr>
          <w:rFonts w:ascii="Courier New" w:hAnsi="Courier New" w:cs="Courier New"/>
          <w:bCs/>
          <w:lang w:val="hy-AM"/>
        </w:rPr>
        <w:t> </w:t>
      </w:r>
      <w:r w:rsidR="00EE48D9" w:rsidRPr="004B6D35">
        <w:rPr>
          <w:rFonts w:ascii="GHEA Grapalat" w:hAnsi="GHEA Grapalat" w:cs="GHEA Grapalat"/>
          <w:bCs/>
          <w:lang w:val="hy-AM"/>
        </w:rPr>
        <w:t>COVID-19</w:t>
      </w:r>
      <w:r w:rsidR="00EE48D9" w:rsidRPr="004B6D35">
        <w:rPr>
          <w:rFonts w:ascii="GHEA Grapalat" w:hAnsi="GHEA Grapalat"/>
          <w:bCs/>
          <w:lang w:val="hy-AM"/>
        </w:rPr>
        <w:t>-ի</w:t>
      </w:r>
      <w:r w:rsidR="00EE48D9" w:rsidRPr="004B6D35">
        <w:rPr>
          <w:rFonts w:ascii="Courier New" w:hAnsi="Courier New" w:cs="Courier New"/>
          <w:bCs/>
          <w:lang w:val="hy-AM"/>
        </w:rPr>
        <w:t> </w:t>
      </w:r>
      <w:r w:rsidR="00EE48D9" w:rsidRPr="004B6D35">
        <w:rPr>
          <w:rFonts w:ascii="GHEA Grapalat" w:hAnsi="GHEA Grapalat"/>
          <w:bCs/>
          <w:lang w:val="hy-AM"/>
        </w:rPr>
        <w:t xml:space="preserve">տարածումը:» պարբերությունում ավելացնել նոր 8-րդ ենթակետ հետևյալ բովանդակությամբ. </w:t>
      </w:r>
    </w:p>
    <w:p w:rsidR="00EE48D9" w:rsidRDefault="00EE48D9" w:rsidP="00EE48D9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 w:rsidRPr="004B6D35">
        <w:rPr>
          <w:rFonts w:ascii="GHEA Grapalat" w:hAnsi="GHEA Grapalat"/>
          <w:bCs/>
          <w:lang w:val="hy-AM"/>
        </w:rPr>
        <w:t>«8) պատվաստվել COVID-19-ի դեմ»</w:t>
      </w:r>
      <w:r w:rsidR="00287375">
        <w:rPr>
          <w:rFonts w:ascii="GHEA Grapalat" w:hAnsi="GHEA Grapalat"/>
          <w:bCs/>
          <w:lang w:val="hy-AM"/>
        </w:rPr>
        <w:t>,</w:t>
      </w:r>
    </w:p>
    <w:p w:rsidR="007C4377" w:rsidRPr="002C0983" w:rsidRDefault="00EE48D9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6</w:t>
      </w:r>
      <w:r w:rsidRPr="002C0983">
        <w:rPr>
          <w:rFonts w:ascii="GHEA Grapalat" w:hAnsi="GHEA Grapalat"/>
          <w:color w:val="000000"/>
          <w:lang w:val="hy-AM"/>
        </w:rPr>
        <w:t>)</w:t>
      </w:r>
      <w:r>
        <w:rPr>
          <w:rFonts w:ascii="GHEA Grapalat" w:hAnsi="GHEA Grapalat"/>
          <w:color w:val="000000"/>
          <w:lang w:val="hy-AM"/>
        </w:rPr>
        <w:t xml:space="preserve"> </w:t>
      </w:r>
      <w:r w:rsidR="00551873" w:rsidRPr="002C0983">
        <w:rPr>
          <w:rFonts w:ascii="GHEA Grapalat" w:hAnsi="GHEA Grapalat"/>
          <w:color w:val="000000"/>
          <w:lang w:val="hy-AM"/>
        </w:rPr>
        <w:t xml:space="preserve">լրացնել նոր՝ </w:t>
      </w:r>
      <w:r w:rsidR="007C4377" w:rsidRPr="002C0983">
        <w:rPr>
          <w:rFonts w:ascii="GHEA Grapalat" w:hAnsi="GHEA Grapalat"/>
          <w:color w:val="000000"/>
          <w:lang w:val="hy-AM"/>
        </w:rPr>
        <w:t>ձ</w:t>
      </w:r>
      <w:r w:rsidR="00551873" w:rsidRPr="002C0983">
        <w:rPr>
          <w:rFonts w:ascii="GHEA Grapalat" w:hAnsi="GHEA Grapalat"/>
          <w:color w:val="000000"/>
          <w:lang w:val="hy-AM"/>
        </w:rPr>
        <w:t>և 5-ով,</w:t>
      </w:r>
      <w:r w:rsidR="00C86ED0" w:rsidRPr="002C0983">
        <w:rPr>
          <w:rFonts w:ascii="GHEA Grapalat" w:hAnsi="GHEA Grapalat"/>
          <w:color w:val="000000"/>
          <w:lang w:val="hy-AM"/>
        </w:rPr>
        <w:t xml:space="preserve"> </w:t>
      </w:r>
      <w:r w:rsidR="007C4377" w:rsidRPr="002C0983">
        <w:rPr>
          <w:rFonts w:ascii="GHEA Grapalat" w:hAnsi="GHEA Grapalat"/>
          <w:color w:val="000000"/>
          <w:lang w:val="hy-AM"/>
        </w:rPr>
        <w:t>ձ</w:t>
      </w:r>
      <w:r w:rsidR="00C86ED0" w:rsidRPr="002C0983">
        <w:rPr>
          <w:rFonts w:ascii="GHEA Grapalat" w:hAnsi="GHEA Grapalat"/>
          <w:color w:val="000000"/>
          <w:lang w:val="hy-AM"/>
        </w:rPr>
        <w:t>և 6-ով</w:t>
      </w:r>
      <w:r w:rsidR="00551873" w:rsidRPr="002C0983">
        <w:rPr>
          <w:rFonts w:ascii="GHEA Grapalat" w:hAnsi="GHEA Grapalat"/>
          <w:color w:val="000000"/>
          <w:lang w:val="hy-AM"/>
        </w:rPr>
        <w:t xml:space="preserve"> </w:t>
      </w:r>
      <w:r w:rsidR="00C86ED0" w:rsidRPr="002C0983">
        <w:rPr>
          <w:rFonts w:ascii="GHEA Grapalat" w:hAnsi="GHEA Grapalat"/>
          <w:color w:val="000000"/>
          <w:lang w:val="hy-AM"/>
        </w:rPr>
        <w:t>հետևյալ բովանդակությամբ.</w:t>
      </w:r>
    </w:p>
    <w:p w:rsidR="007C4377" w:rsidRPr="002C0983" w:rsidRDefault="007C4377">
      <w:pPr>
        <w:ind w:firstLine="0"/>
        <w:jc w:val="left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AB6F5C" w:rsidRPr="002C0983" w:rsidRDefault="00AB6F5C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4A3D7B" w:rsidRPr="002C0983" w:rsidRDefault="004A3D7B" w:rsidP="007C4377">
      <w:pPr>
        <w:spacing w:line="360" w:lineRule="auto"/>
        <w:jc w:val="right"/>
        <w:rPr>
          <w:rFonts w:ascii="GHEA Grapalat" w:hAnsi="GHEA Grapalat"/>
          <w:color w:val="000000"/>
          <w:sz w:val="24"/>
          <w:szCs w:val="24"/>
          <w:lang w:val="hy-AM"/>
        </w:rPr>
        <w:sectPr w:rsidR="004A3D7B" w:rsidRPr="002C0983" w:rsidSect="00BB37DE">
          <w:pgSz w:w="11906" w:h="16838" w:code="9"/>
          <w:pgMar w:top="851" w:right="992" w:bottom="992" w:left="1418" w:header="851" w:footer="709" w:gutter="0"/>
          <w:cols w:space="708"/>
          <w:titlePg/>
          <w:docGrid w:linePitch="381"/>
        </w:sectPr>
      </w:pPr>
    </w:p>
    <w:p w:rsidR="007C4377" w:rsidRPr="002C0983" w:rsidRDefault="007C4377" w:rsidP="007C437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«</w:t>
      </w:r>
      <w:r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Ձև</w:t>
      </w:r>
      <w:r w:rsidRPr="002C0983">
        <w:rPr>
          <w:rFonts w:ascii="Calibri" w:hAnsi="Calibri" w:cs="Calibri"/>
          <w:bCs/>
          <w:sz w:val="24"/>
          <w:szCs w:val="24"/>
          <w:shd w:val="clear" w:color="auto" w:fill="FFFFFF"/>
          <w:lang w:val="hy-AM"/>
        </w:rPr>
        <w:t> </w:t>
      </w:r>
      <w:r w:rsidR="008076A1" w:rsidRPr="002C0983">
        <w:rPr>
          <w:rFonts w:ascii="GHEA Grapalat" w:hAnsi="GHEA Grapalat"/>
          <w:bCs/>
          <w:sz w:val="24"/>
          <w:szCs w:val="24"/>
          <w:shd w:val="clear" w:color="auto" w:fill="FFFFFF"/>
          <w:lang w:val="hy-AM"/>
        </w:rPr>
        <w:t>5</w:t>
      </w:r>
    </w:p>
    <w:p w:rsidR="007C4377" w:rsidRPr="002C0983" w:rsidRDefault="007C4377" w:rsidP="007C437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7C4377" w:rsidRPr="002C0983" w:rsidRDefault="007C4377" w:rsidP="007C4377">
      <w:pPr>
        <w:spacing w:line="360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հիվանդության (COVID-19) ախտորոշման ՊՇՌ հետազոտության վերաբերյալ</w:t>
      </w:r>
    </w:p>
    <w:tbl>
      <w:tblPr>
        <w:tblStyle w:val="TableGrid"/>
        <w:tblpPr w:leftFromText="180" w:rightFromText="180" w:vertAnchor="text" w:horzAnchor="page" w:tblpX="389" w:tblpY="843"/>
        <w:tblOverlap w:val="never"/>
        <w:tblW w:w="13293" w:type="dxa"/>
        <w:tblLayout w:type="fixed"/>
        <w:tblLook w:val="04A0"/>
      </w:tblPr>
      <w:tblGrid>
        <w:gridCol w:w="562"/>
        <w:gridCol w:w="1418"/>
        <w:gridCol w:w="1559"/>
        <w:gridCol w:w="2381"/>
        <w:gridCol w:w="1418"/>
        <w:gridCol w:w="1275"/>
        <w:gridCol w:w="1984"/>
        <w:gridCol w:w="1417"/>
        <w:gridCol w:w="1269"/>
        <w:gridCol w:w="10"/>
      </w:tblGrid>
      <w:tr w:rsidR="007C4377" w:rsidRPr="002C0983" w:rsidTr="00E14777">
        <w:trPr>
          <w:gridAfter w:val="1"/>
          <w:wAfter w:w="10" w:type="dxa"/>
          <w:trHeight w:val="1118"/>
        </w:trPr>
        <w:tc>
          <w:tcPr>
            <w:tcW w:w="562" w:type="dxa"/>
            <w:vMerge w:val="restart"/>
          </w:tcPr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ՀՀ/Հ</w:t>
            </w:r>
          </w:p>
        </w:tc>
        <w:tc>
          <w:tcPr>
            <w:tcW w:w="1418" w:type="dxa"/>
            <w:vMerge w:val="restart"/>
          </w:tcPr>
          <w:p w:rsidR="007C4377" w:rsidRPr="002C0983" w:rsidRDefault="007C4377" w:rsidP="00E14777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4"/>
                <w:szCs w:val="24"/>
              </w:rPr>
              <w:br/>
            </w: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Ա.Ա.Հ.</w:t>
            </w:r>
          </w:p>
        </w:tc>
        <w:tc>
          <w:tcPr>
            <w:tcW w:w="1559" w:type="dxa"/>
            <w:vMerge w:val="restart"/>
          </w:tcPr>
          <w:p w:rsidR="007C4377" w:rsidRPr="002C0983" w:rsidRDefault="007C4377" w:rsidP="00E14777">
            <w:pPr>
              <w:ind w:firstLine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shd w:val="clear" w:color="auto" w:fill="FFFFFF"/>
              </w:rPr>
              <w:t>Աշխատողի պաշտոն</w:t>
            </w:r>
          </w:p>
        </w:tc>
        <w:tc>
          <w:tcPr>
            <w:tcW w:w="5074" w:type="dxa"/>
            <w:gridSpan w:val="3"/>
            <w:tcBorders>
              <w:bottom w:val="single" w:sz="4" w:space="0" w:color="000000"/>
            </w:tcBorders>
          </w:tcPr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  <w:tc>
          <w:tcPr>
            <w:tcW w:w="4670" w:type="dxa"/>
            <w:gridSpan w:val="3"/>
            <w:tcBorders>
              <w:bottom w:val="single" w:sz="4" w:space="0" w:color="000000"/>
            </w:tcBorders>
          </w:tcPr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Հերթական </w:t>
            </w:r>
          </w:p>
          <w:p w:rsidR="007C4377" w:rsidRPr="002C0983" w:rsidRDefault="007C4377" w:rsidP="00E1477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C0983">
              <w:rPr>
                <w:rFonts w:ascii="GHEA Grapalat" w:hAnsi="GHEA Grapalat"/>
                <w:sz w:val="24"/>
                <w:szCs w:val="24"/>
                <w:lang w:val="hy-AM"/>
              </w:rPr>
              <w:t>հետազոտություն</w:t>
            </w:r>
          </w:p>
        </w:tc>
      </w:tr>
      <w:tr w:rsidR="007C4377" w:rsidRPr="002C0983" w:rsidTr="00E14777">
        <w:trPr>
          <w:trHeight w:val="1636"/>
        </w:trPr>
        <w:tc>
          <w:tcPr>
            <w:tcW w:w="562" w:type="dxa"/>
            <w:vMerge/>
            <w:tcBorders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vMerge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Հետազոտությունն իրականացրած բժշկական օգնություն և սպասարկում իրականացնող կազմակերպությա անվանումը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right="34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Հետազոտությունն իրականացրած բժշկական օգնություն և սպասարկում իրականացնող կազմակերպությա անվանումը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ամսաթիվ**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ind w:firstLine="0"/>
              <w:jc w:val="left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0983">
              <w:rPr>
                <w:rFonts w:ascii="GHEA Grapalat" w:hAnsi="GHEA Grapalat"/>
                <w:sz w:val="20"/>
                <w:szCs w:val="20"/>
                <w:lang w:val="hy-AM"/>
              </w:rPr>
              <w:t>Հետազոտության արդյունք</w:t>
            </w:r>
          </w:p>
        </w:tc>
      </w:tr>
      <w:tr w:rsidR="007C4377" w:rsidRPr="002C0983" w:rsidTr="00E14777">
        <w:trPr>
          <w:trHeight w:val="717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4377" w:rsidRPr="002C0983" w:rsidRDefault="007C4377" w:rsidP="00E14777">
            <w:pPr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4"/>
          <w:szCs w:val="24"/>
          <w:shd w:val="clear" w:color="auto" w:fill="FFFFFF"/>
          <w:lang w:val="hy-AM"/>
        </w:rPr>
      </w:pPr>
    </w:p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7C4377" w:rsidRPr="002C0983" w:rsidRDefault="007C4377" w:rsidP="007C4377">
      <w:pPr>
        <w:spacing w:line="360" w:lineRule="auto"/>
        <w:rPr>
          <w:rFonts w:ascii="GHEA Grapalat" w:hAnsi="GHEA Grapalat"/>
          <w:b/>
          <w:bCs/>
          <w:sz w:val="20"/>
          <w:szCs w:val="20"/>
          <w:shd w:val="clear" w:color="auto" w:fill="FFFFFF"/>
          <w:lang w:val="hy-AM"/>
        </w:rPr>
      </w:pPr>
    </w:p>
    <w:p w:rsidR="004A3D7B" w:rsidRPr="002C0983" w:rsidRDefault="007C4377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br/>
      </w: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4A3D7B" w:rsidRPr="002C0983" w:rsidRDefault="004A3D7B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</w:p>
    <w:p w:rsidR="007C4377" w:rsidRPr="002C0983" w:rsidRDefault="007C4377" w:rsidP="007C4377">
      <w:pPr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սերտիֆիկատի:</w:t>
      </w:r>
    </w:p>
    <w:p w:rsidR="007C4377" w:rsidRPr="002C0983" w:rsidRDefault="007C4377" w:rsidP="007C4377">
      <w:pPr>
        <w:spacing w:line="360" w:lineRule="auto"/>
        <w:ind w:firstLine="0"/>
        <w:jc w:val="left"/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sz w:val="18"/>
          <w:szCs w:val="18"/>
          <w:lang w:val="hy-AM"/>
        </w:rPr>
        <w:t>**Հերթական հետազոտության ամսաթիվը հաշվարկվում է սերտիֆիկատում  նշված նմուշառման օրվանից:</w:t>
      </w:r>
    </w:p>
    <w:p w:rsidR="007C4377" w:rsidRPr="002C0983" w:rsidRDefault="007C4377" w:rsidP="007C4377">
      <w:pPr>
        <w:spacing w:line="360" w:lineRule="auto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p w:rsidR="007C4377" w:rsidRPr="002C0983" w:rsidRDefault="007C4377" w:rsidP="007C4377">
      <w:pPr>
        <w:rPr>
          <w:lang w:val="hy-AM"/>
        </w:rPr>
      </w:pPr>
      <w:r w:rsidRPr="002C0983">
        <w:rPr>
          <w:lang w:val="hy-AM"/>
        </w:rPr>
        <w:br w:type="page"/>
      </w:r>
    </w:p>
    <w:p w:rsidR="007C4377" w:rsidRPr="002C0983" w:rsidRDefault="007C4377" w:rsidP="007C4377">
      <w:pPr>
        <w:spacing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lastRenderedPageBreak/>
        <w:t xml:space="preserve">Ձև </w:t>
      </w:r>
      <w:r w:rsidR="008076A1" w:rsidRPr="002C0983">
        <w:rPr>
          <w:rFonts w:ascii="GHEA Grapalat" w:hAnsi="GHEA Grapalat"/>
          <w:sz w:val="24"/>
          <w:szCs w:val="24"/>
          <w:lang w:val="hy-AM"/>
        </w:rPr>
        <w:t>6</w:t>
      </w:r>
    </w:p>
    <w:p w:rsidR="007C4377" w:rsidRPr="002C0983" w:rsidRDefault="007C4377" w:rsidP="007C4377">
      <w:pPr>
        <w:spacing w:line="360" w:lineRule="auto"/>
        <w:jc w:val="left"/>
        <w:rPr>
          <w:rFonts w:ascii="GHEA Grapalat" w:hAnsi="GHEA Grapalat"/>
          <w:sz w:val="24"/>
          <w:szCs w:val="24"/>
          <w:lang w:val="hy-AM"/>
        </w:rPr>
      </w:pPr>
    </w:p>
    <w:p w:rsidR="007C4377" w:rsidRPr="002C0983" w:rsidRDefault="007C4377" w:rsidP="007C437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ԳՐԱՆՑԱՄԱՏՅԱՆ*</w:t>
      </w:r>
    </w:p>
    <w:p w:rsidR="007C4377" w:rsidRPr="002C0983" w:rsidRDefault="007C4377" w:rsidP="007C4377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:rsidR="007C4377" w:rsidRPr="002C0983" w:rsidRDefault="007C4377" w:rsidP="007C4377">
      <w:pPr>
        <w:spacing w:line="276" w:lineRule="auto"/>
        <w:jc w:val="center"/>
        <w:rPr>
          <w:rFonts w:ascii="Sylfaen" w:hAnsi="Sylfaen"/>
          <w:lang w:val="hy-AM"/>
        </w:rPr>
      </w:pPr>
      <w:r w:rsidRPr="002C0983">
        <w:rPr>
          <w:rFonts w:ascii="GHEA Grapalat" w:hAnsi="GHEA Grapalat"/>
          <w:sz w:val="24"/>
          <w:szCs w:val="24"/>
          <w:lang w:val="hy-AM"/>
        </w:rPr>
        <w:t>Անձնակազմի կորոնավիրուսային  հիվանդության (COVID-19) դեմ պատվաստումային կարգավիճակի և բժշկական հակացուցումների վերաբերյալ</w:t>
      </w:r>
    </w:p>
    <w:tbl>
      <w:tblPr>
        <w:tblStyle w:val="TableGrid1"/>
        <w:tblW w:w="15211" w:type="dxa"/>
        <w:tblInd w:w="-459" w:type="dxa"/>
        <w:tblLayout w:type="fixed"/>
        <w:tblLook w:val="04A0"/>
      </w:tblPr>
      <w:tblGrid>
        <w:gridCol w:w="450"/>
        <w:gridCol w:w="900"/>
        <w:gridCol w:w="900"/>
        <w:gridCol w:w="900"/>
        <w:gridCol w:w="990"/>
        <w:gridCol w:w="810"/>
        <w:gridCol w:w="810"/>
        <w:gridCol w:w="900"/>
        <w:gridCol w:w="778"/>
        <w:gridCol w:w="863"/>
        <w:gridCol w:w="2552"/>
        <w:gridCol w:w="1283"/>
        <w:gridCol w:w="15"/>
        <w:gridCol w:w="885"/>
        <w:gridCol w:w="15"/>
        <w:gridCol w:w="1065"/>
        <w:gridCol w:w="15"/>
        <w:gridCol w:w="1065"/>
        <w:gridCol w:w="15"/>
      </w:tblGrid>
      <w:tr w:rsidR="007C4377" w:rsidRPr="002C0983" w:rsidTr="00E14777">
        <w:tc>
          <w:tcPr>
            <w:tcW w:w="45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</w:t>
            </w:r>
            <w:r w:rsidRPr="002C0983">
              <w:rPr>
                <w:rFonts w:ascii="GHEA Grapalat" w:hAnsi="GHEA Grapalat"/>
                <w:sz w:val="22"/>
                <w:szCs w:val="22"/>
              </w:rPr>
              <w:br/>
            </w: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Ա.Ա.Հ.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Աշխատողի պաշտոն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արտադրական  անվանում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1-ին դեղաչափի ամսաթիվ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2-րդ դեղաչափի ամսաթիվ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Պատվաստանյութի սերիա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Պատվաստում իրականացնող ԲԿ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հակացուցումներ՝ այդ թվում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ամսաթիվ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Բժշկական հակացուցման ախտորոշումը փաստագրող ԲԿ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Նկատառում</w:t>
            </w:r>
          </w:p>
        </w:tc>
      </w:tr>
      <w:tr w:rsidR="007C4377" w:rsidRPr="002C0983" w:rsidTr="00E14777">
        <w:trPr>
          <w:gridAfter w:val="1"/>
          <w:wAfter w:w="15" w:type="dxa"/>
          <w:trHeight w:val="2701"/>
        </w:trPr>
        <w:tc>
          <w:tcPr>
            <w:tcW w:w="45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Բացարձակ հակացուցում (նախորդ դեղաչափից կամ տվյալ պատվաստանյութի որևէ բաղադրիչից լուրջ ալերգաբանական ռեակցիա կամ անաֆիլաքսիա)</w:t>
            </w:r>
          </w:p>
        </w:tc>
        <w:tc>
          <w:tcPr>
            <w:tcW w:w="1283" w:type="dxa"/>
          </w:tcPr>
          <w:p w:rsidR="007C4377" w:rsidRPr="002C0983" w:rsidRDefault="007C4377" w:rsidP="00446A0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C0983">
              <w:rPr>
                <w:rFonts w:ascii="GHEA Grapalat" w:hAnsi="GHEA Grapalat"/>
                <w:sz w:val="22"/>
                <w:szCs w:val="22"/>
                <w:lang w:val="hy-AM"/>
              </w:rPr>
              <w:t>Ժամանակավոր հակացուցում</w:t>
            </w:r>
          </w:p>
        </w:tc>
        <w:tc>
          <w:tcPr>
            <w:tcW w:w="90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C4377" w:rsidRPr="002C0983" w:rsidTr="00E14777">
        <w:trPr>
          <w:gridAfter w:val="1"/>
          <w:wAfter w:w="15" w:type="dxa"/>
        </w:trPr>
        <w:tc>
          <w:tcPr>
            <w:tcW w:w="45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1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778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63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552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1283" w:type="dxa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</w:pPr>
          </w:p>
        </w:tc>
        <w:tc>
          <w:tcPr>
            <w:tcW w:w="90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80" w:type="dxa"/>
            <w:gridSpan w:val="2"/>
          </w:tcPr>
          <w:p w:rsidR="007C4377" w:rsidRPr="002C0983" w:rsidRDefault="007C4377" w:rsidP="00E14777">
            <w:pPr>
              <w:ind w:left="-25" w:firstLine="25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C4377" w:rsidRPr="002C0983" w:rsidRDefault="007C4377" w:rsidP="00446A07">
      <w:pPr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</w:pPr>
      <w:r w:rsidRPr="002C0983">
        <w:rPr>
          <w:rFonts w:ascii="GHEA Grapalat" w:hAnsi="GHEA Grapalat"/>
          <w:b/>
          <w:bCs/>
          <w:sz w:val="18"/>
          <w:szCs w:val="18"/>
          <w:shd w:val="clear" w:color="auto" w:fill="FFFFFF"/>
          <w:lang w:val="hy-AM"/>
        </w:rPr>
        <w:t>*Գրանցամատյանը լրացվում է ըստ աշխատողի կողմից ներկայացված պատվաստման սերտիֆիկատի կամ բժշկական հակացուցումը փաստագրող բժշկական փաստաթղթի:</w:t>
      </w:r>
      <w:r w:rsidRPr="002C0983">
        <w:rPr>
          <w:rFonts w:ascii="GHEA Grapalat" w:eastAsia="Calibri" w:hAnsi="GHEA Grapalat"/>
          <w:color w:val="000000"/>
          <w:sz w:val="18"/>
          <w:szCs w:val="18"/>
          <w:shd w:val="clear" w:color="auto" w:fill="FFFFFF"/>
          <w:lang w:val="hy-AM" w:eastAsia="en-US"/>
        </w:rPr>
        <w:t>»:</w:t>
      </w:r>
      <w:r w:rsidRPr="002C0983">
        <w:rPr>
          <w:rFonts w:ascii="GHEA Grapalat" w:hAnsi="GHEA Grapalat"/>
          <w:b/>
          <w:bCs/>
          <w:color w:val="FF0000"/>
          <w:sz w:val="18"/>
          <w:szCs w:val="18"/>
          <w:shd w:val="clear" w:color="auto" w:fill="FFFFFF"/>
          <w:lang w:val="hy-AM"/>
        </w:rPr>
        <w:t xml:space="preserve">   </w:t>
      </w:r>
    </w:p>
    <w:p w:rsidR="004A3D7B" w:rsidRPr="002C0983" w:rsidRDefault="004A3D7B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  <w:sectPr w:rsidR="004A3D7B" w:rsidRPr="002C0983" w:rsidSect="004A3D7B">
          <w:pgSz w:w="16838" w:h="11906" w:orient="landscape" w:code="9"/>
          <w:pgMar w:top="1411" w:right="850" w:bottom="994" w:left="994" w:header="850" w:footer="706" w:gutter="0"/>
          <w:cols w:space="708"/>
          <w:titlePg/>
          <w:docGrid w:linePitch="381"/>
        </w:sectPr>
      </w:pPr>
    </w:p>
    <w:p w:rsidR="007C4377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lang w:val="hy-AM"/>
        </w:rPr>
      </w:pPr>
    </w:p>
    <w:p w:rsidR="00083DE1" w:rsidRPr="002C0983" w:rsidRDefault="007C4377" w:rsidP="007C4377">
      <w:pPr>
        <w:pStyle w:val="NormalWeb"/>
        <w:shd w:val="clear" w:color="auto" w:fill="FFFFFF"/>
        <w:spacing w:before="0" w:beforeAutospacing="0" w:after="0" w:afterAutospacing="0" w:line="360" w:lineRule="auto"/>
        <w:ind w:left="313"/>
        <w:jc w:val="both"/>
        <w:rPr>
          <w:rFonts w:ascii="GHEA Grapalat" w:hAnsi="GHEA Grapalat"/>
          <w:color w:val="000000"/>
          <w:lang w:val="hy-AM"/>
        </w:rPr>
      </w:pPr>
      <w:r w:rsidRPr="002C0983">
        <w:rPr>
          <w:rFonts w:ascii="GHEA Grapalat" w:hAnsi="GHEA Grapalat" w:cs="Sylfaen"/>
          <w:lang w:val="hy-AM"/>
        </w:rPr>
        <w:t xml:space="preserve">2. </w:t>
      </w:r>
      <w:r w:rsidR="00083DE1" w:rsidRPr="002C0983">
        <w:rPr>
          <w:rFonts w:ascii="GHEA Grapalat" w:hAnsi="GHEA Grapalat" w:cs="Sylfaen"/>
          <w:lang w:val="hy-AM"/>
        </w:rPr>
        <w:t>Սույն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հրամանն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ուժի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մեջ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է</w:t>
      </w:r>
      <w:r w:rsidR="00083DE1" w:rsidRPr="002C0983">
        <w:rPr>
          <w:rFonts w:ascii="GHEA Grapalat" w:hAnsi="GHEA Grapalat"/>
          <w:lang w:val="hy-AM"/>
        </w:rPr>
        <w:t xml:space="preserve"> </w:t>
      </w:r>
      <w:r w:rsidR="00083DE1" w:rsidRPr="002C0983">
        <w:rPr>
          <w:rFonts w:ascii="GHEA Grapalat" w:hAnsi="GHEA Grapalat" w:cs="Sylfaen"/>
          <w:lang w:val="hy-AM"/>
        </w:rPr>
        <w:t>մտնում</w:t>
      </w:r>
      <w:r w:rsidR="00551873" w:rsidRPr="002C0983">
        <w:rPr>
          <w:rFonts w:ascii="GHEA Grapalat" w:hAnsi="GHEA Grapalat" w:cs="Sylfaen"/>
          <w:lang w:val="hy-AM"/>
        </w:rPr>
        <w:t xml:space="preserve"> 2021 թվականի </w:t>
      </w:r>
      <w:r w:rsidR="00FE3A0D" w:rsidRPr="002C0983">
        <w:rPr>
          <w:rFonts w:ascii="GHEA Grapalat" w:hAnsi="GHEA Grapalat" w:cs="Sylfaen"/>
          <w:lang w:val="hy-AM"/>
        </w:rPr>
        <w:t>հոկտ</w:t>
      </w:r>
      <w:r w:rsidRPr="002C0983">
        <w:rPr>
          <w:rFonts w:ascii="GHEA Grapalat" w:hAnsi="GHEA Grapalat" w:cs="Sylfaen"/>
          <w:lang w:val="hy-AM"/>
        </w:rPr>
        <w:t>եմբերի</w:t>
      </w:r>
      <w:r w:rsidR="00551873" w:rsidRPr="002C0983">
        <w:rPr>
          <w:rFonts w:ascii="GHEA Grapalat" w:hAnsi="GHEA Grapalat" w:cs="Sylfaen"/>
          <w:lang w:val="hy-AM"/>
        </w:rPr>
        <w:t xml:space="preserve"> 01-ից</w:t>
      </w:r>
      <w:r w:rsidR="00083DE1" w:rsidRPr="002C0983">
        <w:rPr>
          <w:rFonts w:ascii="GHEA Grapalat" w:hAnsi="GHEA Grapalat"/>
          <w:lang w:val="hy-AM"/>
        </w:rPr>
        <w:t>:</w:t>
      </w:r>
    </w:p>
    <w:p w:rsidR="00664414" w:rsidRPr="002C0983" w:rsidRDefault="00664414" w:rsidP="00DF0662">
      <w:pPr>
        <w:pStyle w:val="ListParagraph"/>
        <w:spacing w:line="360" w:lineRule="auto"/>
        <w:jc w:val="right"/>
        <w:rPr>
          <w:rFonts w:ascii="GHEA Grapalat" w:hAnsi="GHEA Grapalat"/>
          <w:lang w:val="hy-AM"/>
        </w:rPr>
      </w:pPr>
    </w:p>
    <w:p w:rsidR="00A03445" w:rsidRPr="002C0983" w:rsidRDefault="00A03445" w:rsidP="00DF0662">
      <w:pPr>
        <w:pStyle w:val="ListParagraph"/>
        <w:spacing w:line="360" w:lineRule="auto"/>
        <w:jc w:val="right"/>
        <w:rPr>
          <w:rFonts w:ascii="GHEA Grapalat" w:hAnsi="GHEA Grapalat"/>
          <w:lang w:val="hy-AM"/>
        </w:rPr>
      </w:pPr>
    </w:p>
    <w:p w:rsidR="008F580D" w:rsidRDefault="00664414" w:rsidP="00DF0662">
      <w:pPr>
        <w:pStyle w:val="ListParagraph"/>
        <w:spacing w:line="360" w:lineRule="auto"/>
        <w:jc w:val="right"/>
        <w:rPr>
          <w:rFonts w:ascii="GHEA Grapalat" w:hAnsi="GHEA Grapalat"/>
          <w:color w:val="000000"/>
        </w:rPr>
      </w:pPr>
      <w:r w:rsidRPr="002C0983">
        <w:rPr>
          <w:rFonts w:ascii="GHEA Grapalat" w:hAnsi="GHEA Grapalat"/>
          <w:lang w:val="hy-AM"/>
        </w:rPr>
        <w:t>Ա</w:t>
      </w:r>
      <w:r w:rsidRPr="002C0983">
        <w:rPr>
          <w:rFonts w:ascii="GHEA Grapalat" w:hAnsi="GHEA Grapalat"/>
          <w:lang w:val="af-ZA"/>
        </w:rPr>
        <w:t>.</w:t>
      </w:r>
      <w:r w:rsidRPr="005D60E3">
        <w:rPr>
          <w:rFonts w:ascii="GHEA Grapalat" w:hAnsi="GHEA Grapalat"/>
          <w:lang w:val="af-ZA"/>
        </w:rPr>
        <w:t xml:space="preserve"> </w:t>
      </w:r>
      <w:r w:rsidR="00F74579">
        <w:rPr>
          <w:rFonts w:ascii="GHEA Grapalat" w:hAnsi="GHEA Grapalat"/>
        </w:rPr>
        <w:t>ԱՎԱՆԵՍՅԱՆ</w:t>
      </w:r>
    </w:p>
    <w:p w:rsidR="008F580D" w:rsidRDefault="008F580D" w:rsidP="008F580D">
      <w:pPr>
        <w:rPr>
          <w:lang w:val="en-US" w:eastAsia="en-US"/>
        </w:rPr>
      </w:pPr>
    </w:p>
    <w:p w:rsidR="007D0C55" w:rsidRDefault="007D0C55" w:rsidP="007D0C55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1768BA">
        <w:rPr>
          <w:rFonts w:ascii="GHEA Grapalat" w:hAnsi="GHEA Grapalat" w:cs="Times Armenian"/>
          <w:sz w:val="24"/>
          <w:szCs w:val="24"/>
          <w:lang w:val="hy-AM"/>
        </w:rPr>
        <w:t xml:space="preserve">Կից ներկայացվում </w:t>
      </w:r>
      <w:r>
        <w:rPr>
          <w:rFonts w:ascii="GHEA Grapalat" w:hAnsi="GHEA Grapalat" w:cs="Times Armenian"/>
          <w:sz w:val="24"/>
          <w:szCs w:val="24"/>
          <w:lang w:val="hy-AM"/>
        </w:rPr>
        <w:t>է  Առողջապահության նախարարի 2021թ. օգոստոսի 20-ի «Ա</w:t>
      </w:r>
      <w:r w:rsidRPr="00425601">
        <w:rPr>
          <w:rFonts w:ascii="GHEA Grapalat" w:hAnsi="GHEA Grapalat"/>
          <w:sz w:val="24"/>
          <w:szCs w:val="24"/>
          <w:lang w:val="hy-AM"/>
        </w:rPr>
        <w:t>ռողջապահության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5601">
        <w:rPr>
          <w:rFonts w:ascii="GHEA Grapalat" w:hAnsi="GHEA Grapalat"/>
          <w:sz w:val="24"/>
          <w:szCs w:val="24"/>
          <w:lang w:val="hy-AM"/>
        </w:rPr>
        <w:t>նախարարի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7FDD">
        <w:rPr>
          <w:rStyle w:val="Strong"/>
          <w:rFonts w:ascii="GHEA Grapalat" w:hAnsi="GHEA Grapalat"/>
          <w:b w:val="0"/>
          <w:color w:val="000000"/>
          <w:lang w:val="hy-AM"/>
        </w:rPr>
        <w:t xml:space="preserve">2020 թվականի օգոստոսի 4-ի թիվ 17-ն </w:t>
      </w:r>
      <w:r>
        <w:rPr>
          <w:rStyle w:val="Strong"/>
          <w:rFonts w:ascii="GHEA Grapalat" w:hAnsi="GHEA Grapalat"/>
          <w:b w:val="0"/>
          <w:color w:val="000000"/>
          <w:lang w:val="hy-AM"/>
        </w:rPr>
        <w:t>և</w:t>
      </w:r>
      <w:r w:rsidRPr="00767FDD">
        <w:rPr>
          <w:rStyle w:val="Strong"/>
          <w:rFonts w:ascii="GHEA Grapalat" w:hAnsi="GHEA Grapalat"/>
          <w:b w:val="0"/>
          <w:color w:val="000000"/>
          <w:lang w:val="hy-AM"/>
        </w:rPr>
        <w:t xml:space="preserve"> 2020 թվականի սեպտեմբերի 18-ի թիվ 24-ն հրամաններում փոփոխություններ </w:t>
      </w:r>
      <w:r>
        <w:rPr>
          <w:rStyle w:val="Strong"/>
          <w:rFonts w:ascii="GHEA Grapalat" w:hAnsi="GHEA Grapalat"/>
          <w:b w:val="0"/>
          <w:color w:val="000000"/>
          <w:lang w:val="hy-AM"/>
        </w:rPr>
        <w:t>և</w:t>
      </w:r>
      <w:r w:rsidRPr="00767FDD">
        <w:rPr>
          <w:rStyle w:val="Strong"/>
          <w:rFonts w:ascii="GHEA Grapalat" w:hAnsi="GHEA Grapalat"/>
          <w:b w:val="0"/>
          <w:color w:val="000000"/>
          <w:lang w:val="hy-AM"/>
        </w:rPr>
        <w:t xml:space="preserve"> լրացումներ կատարելու մասին</w:t>
      </w:r>
      <w:r>
        <w:rPr>
          <w:rFonts w:ascii="GHEA Grapalat" w:hAnsi="GHEA Grapalat" w:cs="IRTEK Courier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 xml:space="preserve">թիվ </w:t>
      </w:r>
      <w:r w:rsidRPr="00E9659F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518-Լ հրամանը (ուժի մեջ է մտնելու</w:t>
      </w:r>
      <w:r w:rsidRPr="009D3CD7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D3B23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5</w:t>
      </w:r>
      <w:r w:rsidRPr="00DD3B23">
        <w:rPr>
          <w:rFonts w:ascii="GHEA Grapalat" w:hAnsi="GHEA Grapalat"/>
          <w:sz w:val="24"/>
          <w:szCs w:val="24"/>
          <w:lang w:val="hy-AM"/>
        </w:rPr>
        <w:t>.0</w:t>
      </w:r>
      <w:r>
        <w:rPr>
          <w:rFonts w:ascii="GHEA Grapalat" w:hAnsi="GHEA Grapalat"/>
          <w:sz w:val="24"/>
          <w:szCs w:val="24"/>
          <w:lang w:val="hy-AM"/>
        </w:rPr>
        <w:t>7.</w:t>
      </w:r>
      <w:r w:rsidRPr="00DD3B23">
        <w:rPr>
          <w:rFonts w:ascii="GHEA Grapalat" w:hAnsi="GHEA Grapalat"/>
          <w:sz w:val="24"/>
          <w:szCs w:val="24"/>
          <w:lang w:val="hy-AM"/>
        </w:rPr>
        <w:t>2021</w:t>
      </w:r>
      <w:r>
        <w:rPr>
          <w:rFonts w:ascii="GHEA Grapalat" w:hAnsi="GHEA Grapalat"/>
          <w:sz w:val="24"/>
          <w:szCs w:val="24"/>
          <w:lang w:val="hy-AM"/>
        </w:rPr>
        <w:t xml:space="preserve">թ.):  </w:t>
      </w:r>
    </w:p>
    <w:p w:rsidR="00664414" w:rsidRPr="008F580D" w:rsidRDefault="008F580D" w:rsidP="008F580D">
      <w:pPr>
        <w:tabs>
          <w:tab w:val="left" w:pos="4680"/>
        </w:tabs>
        <w:rPr>
          <w:lang w:val="en-US" w:eastAsia="en-US"/>
        </w:rPr>
      </w:pPr>
      <w:r>
        <w:rPr>
          <w:lang w:val="en-US" w:eastAsia="en-US"/>
        </w:rPr>
        <w:tab/>
      </w:r>
    </w:p>
    <w:sectPr w:rsidR="00664414" w:rsidRPr="008F580D" w:rsidSect="00E9324E">
      <w:pgSz w:w="12240" w:h="15840" w:code="1"/>
      <w:pgMar w:top="851" w:right="992" w:bottom="992" w:left="1418" w:header="851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81D" w:rsidRDefault="00AC381D">
      <w:r>
        <w:separator/>
      </w:r>
    </w:p>
  </w:endnote>
  <w:endnote w:type="continuationSeparator" w:id="0">
    <w:p w:rsidR="00AC381D" w:rsidRDefault="00AC3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81D" w:rsidRDefault="00AC381D">
      <w:r>
        <w:separator/>
      </w:r>
    </w:p>
  </w:footnote>
  <w:footnote w:type="continuationSeparator" w:id="0">
    <w:p w:rsidR="00AC381D" w:rsidRDefault="00AC3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4AF1"/>
    <w:multiLevelType w:val="hybridMultilevel"/>
    <w:tmpl w:val="3768DBF6"/>
    <w:lvl w:ilvl="0" w:tplc="47EA6E4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B6007E"/>
    <w:multiLevelType w:val="hybridMultilevel"/>
    <w:tmpl w:val="4AFE5348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C9F73BD"/>
    <w:multiLevelType w:val="hybridMultilevel"/>
    <w:tmpl w:val="91EEFC7E"/>
    <w:lvl w:ilvl="0" w:tplc="38D6D1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052486"/>
    <w:multiLevelType w:val="hybridMultilevel"/>
    <w:tmpl w:val="36D29D82"/>
    <w:lvl w:ilvl="0" w:tplc="340C0C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4F9A"/>
    <w:multiLevelType w:val="hybridMultilevel"/>
    <w:tmpl w:val="273472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0485C2C"/>
    <w:multiLevelType w:val="hybridMultilevel"/>
    <w:tmpl w:val="DC26451C"/>
    <w:lvl w:ilvl="0" w:tplc="E02EDA0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470BF9"/>
    <w:multiLevelType w:val="hybridMultilevel"/>
    <w:tmpl w:val="4072AB9A"/>
    <w:lvl w:ilvl="0" w:tplc="DEBED0B4">
      <w:start w:val="1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2D4B1F"/>
    <w:multiLevelType w:val="hybridMultilevel"/>
    <w:tmpl w:val="C450DAD4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F4F40EB"/>
    <w:multiLevelType w:val="hybridMultilevel"/>
    <w:tmpl w:val="B89CC2A4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E42E7"/>
    <w:multiLevelType w:val="hybridMultilevel"/>
    <w:tmpl w:val="14D483AA"/>
    <w:lvl w:ilvl="0" w:tplc="4330D45A">
      <w:start w:val="2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49B040E"/>
    <w:multiLevelType w:val="hybridMultilevel"/>
    <w:tmpl w:val="FC4C8452"/>
    <w:lvl w:ilvl="0" w:tplc="E7C64BC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101A9D"/>
    <w:multiLevelType w:val="hybridMultilevel"/>
    <w:tmpl w:val="9AAE8992"/>
    <w:lvl w:ilvl="0" w:tplc="3A08D62A">
      <w:start w:val="2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D4E5314"/>
    <w:multiLevelType w:val="hybridMultilevel"/>
    <w:tmpl w:val="C6E4AEBA"/>
    <w:lvl w:ilvl="0" w:tplc="AF2A4D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EB20F28"/>
    <w:multiLevelType w:val="hybridMultilevel"/>
    <w:tmpl w:val="85E2D0DE"/>
    <w:lvl w:ilvl="0" w:tplc="321A5728">
      <w:start w:val="1"/>
      <w:numFmt w:val="decimal"/>
      <w:lvlText w:val="%1."/>
      <w:lvlJc w:val="left"/>
      <w:pPr>
        <w:ind w:left="1063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4">
    <w:nsid w:val="2FE106B5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6190F"/>
    <w:multiLevelType w:val="hybridMultilevel"/>
    <w:tmpl w:val="DEDC4286"/>
    <w:lvl w:ilvl="0" w:tplc="5B3460B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B44D41"/>
    <w:multiLevelType w:val="hybridMultilevel"/>
    <w:tmpl w:val="F85A2B6C"/>
    <w:lvl w:ilvl="0" w:tplc="26501BCE">
      <w:start w:val="2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>
    <w:nsid w:val="39C46107"/>
    <w:multiLevelType w:val="hybridMultilevel"/>
    <w:tmpl w:val="99DACBF0"/>
    <w:lvl w:ilvl="0" w:tplc="9D4E4E56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A854B02"/>
    <w:multiLevelType w:val="hybridMultilevel"/>
    <w:tmpl w:val="52D642C4"/>
    <w:lvl w:ilvl="0" w:tplc="DB060F2C">
      <w:start w:val="3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5E40BC"/>
    <w:multiLevelType w:val="hybridMultilevel"/>
    <w:tmpl w:val="A8AAF33E"/>
    <w:lvl w:ilvl="0" w:tplc="2DA6B762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8153C5"/>
    <w:multiLevelType w:val="hybridMultilevel"/>
    <w:tmpl w:val="67186610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5F5006E"/>
    <w:multiLevelType w:val="hybridMultilevel"/>
    <w:tmpl w:val="67F23950"/>
    <w:lvl w:ilvl="0" w:tplc="1A92BEC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7874E1B"/>
    <w:multiLevelType w:val="hybridMultilevel"/>
    <w:tmpl w:val="ECE0E67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67409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366803"/>
    <w:multiLevelType w:val="hybridMultilevel"/>
    <w:tmpl w:val="80A0065A"/>
    <w:lvl w:ilvl="0" w:tplc="C2C0DDC6">
      <w:start w:val="3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F2B9E"/>
    <w:multiLevelType w:val="hybridMultilevel"/>
    <w:tmpl w:val="8FE6D0C6"/>
    <w:lvl w:ilvl="0" w:tplc="E814F46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15BE5"/>
    <w:multiLevelType w:val="hybridMultilevel"/>
    <w:tmpl w:val="B26671AC"/>
    <w:lvl w:ilvl="0" w:tplc="61F0CF28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4C66A8A"/>
    <w:multiLevelType w:val="hybridMultilevel"/>
    <w:tmpl w:val="4DCC0CA0"/>
    <w:lvl w:ilvl="0" w:tplc="38D6D1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696E94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7959B6"/>
    <w:multiLevelType w:val="hybridMultilevel"/>
    <w:tmpl w:val="CF6276FE"/>
    <w:lvl w:ilvl="0" w:tplc="AF2A4D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9C9394C"/>
    <w:multiLevelType w:val="hybridMultilevel"/>
    <w:tmpl w:val="44F60BF0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D4C6DC1"/>
    <w:multiLevelType w:val="hybridMultilevel"/>
    <w:tmpl w:val="0658DCE6"/>
    <w:lvl w:ilvl="0" w:tplc="502065F6">
      <w:start w:val="3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D03DE8"/>
    <w:multiLevelType w:val="hybridMultilevel"/>
    <w:tmpl w:val="E7925DBE"/>
    <w:lvl w:ilvl="0" w:tplc="AF2A4D2C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2757380"/>
    <w:multiLevelType w:val="hybridMultilevel"/>
    <w:tmpl w:val="FC24814C"/>
    <w:lvl w:ilvl="0" w:tplc="DF041C6E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39229FE"/>
    <w:multiLevelType w:val="hybridMultilevel"/>
    <w:tmpl w:val="CE02CC38"/>
    <w:lvl w:ilvl="0" w:tplc="38D6D1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17585A"/>
    <w:multiLevelType w:val="hybridMultilevel"/>
    <w:tmpl w:val="4906FE10"/>
    <w:lvl w:ilvl="0" w:tplc="5A5A85B8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E8C2FF0"/>
    <w:multiLevelType w:val="hybridMultilevel"/>
    <w:tmpl w:val="3768DBF6"/>
    <w:lvl w:ilvl="0" w:tplc="47EA6E4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0955359"/>
    <w:multiLevelType w:val="hybridMultilevel"/>
    <w:tmpl w:val="6308A6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2685E"/>
    <w:multiLevelType w:val="hybridMultilevel"/>
    <w:tmpl w:val="D5C0E356"/>
    <w:lvl w:ilvl="0" w:tplc="AEEC032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BFB1269"/>
    <w:multiLevelType w:val="hybridMultilevel"/>
    <w:tmpl w:val="44F60BF0"/>
    <w:lvl w:ilvl="0" w:tplc="3B56A8C0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F7F7B61"/>
    <w:multiLevelType w:val="hybridMultilevel"/>
    <w:tmpl w:val="265889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72D6A"/>
    <w:multiLevelType w:val="hybridMultilevel"/>
    <w:tmpl w:val="5EF2D756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40"/>
  </w:num>
  <w:num w:numId="3">
    <w:abstractNumId w:val="4"/>
  </w:num>
  <w:num w:numId="4">
    <w:abstractNumId w:val="25"/>
  </w:num>
  <w:num w:numId="5">
    <w:abstractNumId w:val="38"/>
  </w:num>
  <w:num w:numId="6">
    <w:abstractNumId w:val="3"/>
  </w:num>
  <w:num w:numId="7">
    <w:abstractNumId w:val="23"/>
  </w:num>
  <w:num w:numId="8">
    <w:abstractNumId w:val="18"/>
  </w:num>
  <w:num w:numId="9">
    <w:abstractNumId w:val="31"/>
  </w:num>
  <w:num w:numId="10">
    <w:abstractNumId w:val="8"/>
  </w:num>
  <w:num w:numId="11">
    <w:abstractNumId w:val="22"/>
  </w:num>
  <w:num w:numId="12">
    <w:abstractNumId w:val="7"/>
  </w:num>
  <w:num w:numId="13">
    <w:abstractNumId w:val="20"/>
  </w:num>
  <w:num w:numId="14">
    <w:abstractNumId w:val="28"/>
  </w:num>
  <w:num w:numId="15">
    <w:abstractNumId w:val="1"/>
  </w:num>
  <w:num w:numId="16">
    <w:abstractNumId w:val="14"/>
  </w:num>
  <w:num w:numId="17">
    <w:abstractNumId w:val="30"/>
  </w:num>
  <w:num w:numId="18">
    <w:abstractNumId w:val="39"/>
  </w:num>
  <w:num w:numId="19">
    <w:abstractNumId w:val="41"/>
  </w:num>
  <w:num w:numId="20">
    <w:abstractNumId w:val="35"/>
  </w:num>
  <w:num w:numId="21">
    <w:abstractNumId w:val="24"/>
  </w:num>
  <w:num w:numId="22">
    <w:abstractNumId w:val="37"/>
  </w:num>
  <w:num w:numId="23">
    <w:abstractNumId w:val="19"/>
  </w:num>
  <w:num w:numId="24">
    <w:abstractNumId w:val="26"/>
  </w:num>
  <w:num w:numId="25">
    <w:abstractNumId w:val="10"/>
  </w:num>
  <w:num w:numId="26">
    <w:abstractNumId w:val="21"/>
  </w:num>
  <w:num w:numId="27">
    <w:abstractNumId w:val="15"/>
  </w:num>
  <w:num w:numId="28">
    <w:abstractNumId w:val="33"/>
  </w:num>
  <w:num w:numId="29">
    <w:abstractNumId w:val="27"/>
  </w:num>
  <w:num w:numId="30">
    <w:abstractNumId w:val="34"/>
  </w:num>
  <w:num w:numId="31">
    <w:abstractNumId w:val="2"/>
  </w:num>
  <w:num w:numId="32">
    <w:abstractNumId w:val="9"/>
  </w:num>
  <w:num w:numId="33">
    <w:abstractNumId w:val="6"/>
  </w:num>
  <w:num w:numId="34">
    <w:abstractNumId w:val="5"/>
  </w:num>
  <w:num w:numId="35">
    <w:abstractNumId w:val="11"/>
  </w:num>
  <w:num w:numId="36">
    <w:abstractNumId w:val="12"/>
  </w:num>
  <w:num w:numId="37">
    <w:abstractNumId w:val="32"/>
  </w:num>
  <w:num w:numId="38">
    <w:abstractNumId w:val="29"/>
  </w:num>
  <w:num w:numId="39">
    <w:abstractNumId w:val="36"/>
  </w:num>
  <w:num w:numId="40">
    <w:abstractNumId w:val="0"/>
  </w:num>
  <w:num w:numId="41">
    <w:abstractNumId w:val="16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ttachedTemplate r:id="rId1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2E21"/>
    <w:rsid w:val="0000478D"/>
    <w:rsid w:val="00016665"/>
    <w:rsid w:val="00020548"/>
    <w:rsid w:val="00022A40"/>
    <w:rsid w:val="00022D64"/>
    <w:rsid w:val="0002709F"/>
    <w:rsid w:val="000276DB"/>
    <w:rsid w:val="00037EE0"/>
    <w:rsid w:val="000531CD"/>
    <w:rsid w:val="00053918"/>
    <w:rsid w:val="00054726"/>
    <w:rsid w:val="00055EB4"/>
    <w:rsid w:val="00074569"/>
    <w:rsid w:val="0007622A"/>
    <w:rsid w:val="00076D6E"/>
    <w:rsid w:val="00077D46"/>
    <w:rsid w:val="0008023D"/>
    <w:rsid w:val="00083DE1"/>
    <w:rsid w:val="0008438A"/>
    <w:rsid w:val="00085286"/>
    <w:rsid w:val="00085D37"/>
    <w:rsid w:val="000914D1"/>
    <w:rsid w:val="0009203F"/>
    <w:rsid w:val="00092738"/>
    <w:rsid w:val="000932F4"/>
    <w:rsid w:val="000938C2"/>
    <w:rsid w:val="00093EE2"/>
    <w:rsid w:val="000962CB"/>
    <w:rsid w:val="000A4F85"/>
    <w:rsid w:val="000B18B7"/>
    <w:rsid w:val="000B1C55"/>
    <w:rsid w:val="000C38C9"/>
    <w:rsid w:val="000C54F4"/>
    <w:rsid w:val="000C745F"/>
    <w:rsid w:val="000D330B"/>
    <w:rsid w:val="000D3C9D"/>
    <w:rsid w:val="000E6A46"/>
    <w:rsid w:val="000F00DA"/>
    <w:rsid w:val="000F015D"/>
    <w:rsid w:val="000F0F86"/>
    <w:rsid w:val="000F1A14"/>
    <w:rsid w:val="000F73ED"/>
    <w:rsid w:val="001063B2"/>
    <w:rsid w:val="001065BC"/>
    <w:rsid w:val="0011266D"/>
    <w:rsid w:val="00114BB4"/>
    <w:rsid w:val="00115CC0"/>
    <w:rsid w:val="001200A1"/>
    <w:rsid w:val="00120887"/>
    <w:rsid w:val="001367EF"/>
    <w:rsid w:val="001373D3"/>
    <w:rsid w:val="00142D72"/>
    <w:rsid w:val="00147A95"/>
    <w:rsid w:val="0015249F"/>
    <w:rsid w:val="00152C92"/>
    <w:rsid w:val="00154CCD"/>
    <w:rsid w:val="0017644F"/>
    <w:rsid w:val="0018000F"/>
    <w:rsid w:val="00181D5F"/>
    <w:rsid w:val="00184AC2"/>
    <w:rsid w:val="00187C8B"/>
    <w:rsid w:val="00192FAF"/>
    <w:rsid w:val="001A18CD"/>
    <w:rsid w:val="001A235D"/>
    <w:rsid w:val="001A5FB1"/>
    <w:rsid w:val="001B4102"/>
    <w:rsid w:val="001B732D"/>
    <w:rsid w:val="001C04BB"/>
    <w:rsid w:val="001C4EAD"/>
    <w:rsid w:val="001C72A5"/>
    <w:rsid w:val="001D7397"/>
    <w:rsid w:val="002072FE"/>
    <w:rsid w:val="0021065B"/>
    <w:rsid w:val="002127F2"/>
    <w:rsid w:val="00215B68"/>
    <w:rsid w:val="00215F0D"/>
    <w:rsid w:val="00216396"/>
    <w:rsid w:val="00222157"/>
    <w:rsid w:val="0022387A"/>
    <w:rsid w:val="00224755"/>
    <w:rsid w:val="00224923"/>
    <w:rsid w:val="002379DD"/>
    <w:rsid w:val="00246678"/>
    <w:rsid w:val="0025210B"/>
    <w:rsid w:val="002537FE"/>
    <w:rsid w:val="0025645F"/>
    <w:rsid w:val="00264E0C"/>
    <w:rsid w:val="00274B45"/>
    <w:rsid w:val="002760E4"/>
    <w:rsid w:val="002845FD"/>
    <w:rsid w:val="00287375"/>
    <w:rsid w:val="00291F2A"/>
    <w:rsid w:val="00296F51"/>
    <w:rsid w:val="002A0500"/>
    <w:rsid w:val="002A15A8"/>
    <w:rsid w:val="002A399B"/>
    <w:rsid w:val="002A7D29"/>
    <w:rsid w:val="002B0932"/>
    <w:rsid w:val="002B13EA"/>
    <w:rsid w:val="002B496D"/>
    <w:rsid w:val="002B7C95"/>
    <w:rsid w:val="002C001A"/>
    <w:rsid w:val="002C0983"/>
    <w:rsid w:val="002D6FC8"/>
    <w:rsid w:val="002E0B4A"/>
    <w:rsid w:val="002E208C"/>
    <w:rsid w:val="002E2F96"/>
    <w:rsid w:val="002E3932"/>
    <w:rsid w:val="002F6BCB"/>
    <w:rsid w:val="00304565"/>
    <w:rsid w:val="00304A7B"/>
    <w:rsid w:val="0031142A"/>
    <w:rsid w:val="003114B6"/>
    <w:rsid w:val="00312C29"/>
    <w:rsid w:val="00316F6B"/>
    <w:rsid w:val="00317AF3"/>
    <w:rsid w:val="0032001A"/>
    <w:rsid w:val="003276FB"/>
    <w:rsid w:val="00331755"/>
    <w:rsid w:val="00332041"/>
    <w:rsid w:val="00337B05"/>
    <w:rsid w:val="003410C6"/>
    <w:rsid w:val="003418D7"/>
    <w:rsid w:val="00341A8F"/>
    <w:rsid w:val="00347F92"/>
    <w:rsid w:val="0035132F"/>
    <w:rsid w:val="00352C75"/>
    <w:rsid w:val="00354152"/>
    <w:rsid w:val="003554FD"/>
    <w:rsid w:val="0037299E"/>
    <w:rsid w:val="0037396E"/>
    <w:rsid w:val="00382B26"/>
    <w:rsid w:val="00394342"/>
    <w:rsid w:val="00395FC1"/>
    <w:rsid w:val="00396D66"/>
    <w:rsid w:val="003A31A5"/>
    <w:rsid w:val="003A4973"/>
    <w:rsid w:val="003B1A20"/>
    <w:rsid w:val="003B5410"/>
    <w:rsid w:val="003C2AC4"/>
    <w:rsid w:val="003C4C1B"/>
    <w:rsid w:val="003C5C47"/>
    <w:rsid w:val="003C7ED8"/>
    <w:rsid w:val="003D5C59"/>
    <w:rsid w:val="003E438F"/>
    <w:rsid w:val="003E6251"/>
    <w:rsid w:val="003F5DFF"/>
    <w:rsid w:val="0040555D"/>
    <w:rsid w:val="00406349"/>
    <w:rsid w:val="00406EF5"/>
    <w:rsid w:val="00411109"/>
    <w:rsid w:val="004200F9"/>
    <w:rsid w:val="00423E64"/>
    <w:rsid w:val="004264CF"/>
    <w:rsid w:val="00426F9D"/>
    <w:rsid w:val="004308DF"/>
    <w:rsid w:val="004321D8"/>
    <w:rsid w:val="00433914"/>
    <w:rsid w:val="00437A9A"/>
    <w:rsid w:val="00437E68"/>
    <w:rsid w:val="004400E4"/>
    <w:rsid w:val="00442DC4"/>
    <w:rsid w:val="00442F6D"/>
    <w:rsid w:val="0044461E"/>
    <w:rsid w:val="00444FAD"/>
    <w:rsid w:val="00446A07"/>
    <w:rsid w:val="00453015"/>
    <w:rsid w:val="0045460A"/>
    <w:rsid w:val="004546EB"/>
    <w:rsid w:val="00455616"/>
    <w:rsid w:val="004557C2"/>
    <w:rsid w:val="00456A5C"/>
    <w:rsid w:val="00457A0F"/>
    <w:rsid w:val="00480685"/>
    <w:rsid w:val="00487210"/>
    <w:rsid w:val="00492453"/>
    <w:rsid w:val="004924B4"/>
    <w:rsid w:val="00492747"/>
    <w:rsid w:val="00495896"/>
    <w:rsid w:val="004A007E"/>
    <w:rsid w:val="004A3D7B"/>
    <w:rsid w:val="004B5BF0"/>
    <w:rsid w:val="004B6D35"/>
    <w:rsid w:val="004C1FFA"/>
    <w:rsid w:val="004C5398"/>
    <w:rsid w:val="004D0421"/>
    <w:rsid w:val="004F1C1A"/>
    <w:rsid w:val="004F6338"/>
    <w:rsid w:val="005011FC"/>
    <w:rsid w:val="00503B3D"/>
    <w:rsid w:val="00504F81"/>
    <w:rsid w:val="00506828"/>
    <w:rsid w:val="00507E8E"/>
    <w:rsid w:val="00507E91"/>
    <w:rsid w:val="00510506"/>
    <w:rsid w:val="005107BA"/>
    <w:rsid w:val="005108B1"/>
    <w:rsid w:val="00517439"/>
    <w:rsid w:val="00523BE0"/>
    <w:rsid w:val="005309D5"/>
    <w:rsid w:val="00535E9C"/>
    <w:rsid w:val="00540545"/>
    <w:rsid w:val="00543897"/>
    <w:rsid w:val="00543A63"/>
    <w:rsid w:val="00551873"/>
    <w:rsid w:val="00555C12"/>
    <w:rsid w:val="0056010A"/>
    <w:rsid w:val="0056075A"/>
    <w:rsid w:val="005655EC"/>
    <w:rsid w:val="0056739A"/>
    <w:rsid w:val="00572B6F"/>
    <w:rsid w:val="00577876"/>
    <w:rsid w:val="00580CF6"/>
    <w:rsid w:val="005819AB"/>
    <w:rsid w:val="00581FF0"/>
    <w:rsid w:val="00584C0E"/>
    <w:rsid w:val="00584DF8"/>
    <w:rsid w:val="005864D0"/>
    <w:rsid w:val="00587996"/>
    <w:rsid w:val="00587A1C"/>
    <w:rsid w:val="0059200F"/>
    <w:rsid w:val="00597795"/>
    <w:rsid w:val="005A1344"/>
    <w:rsid w:val="005A4168"/>
    <w:rsid w:val="005B07A5"/>
    <w:rsid w:val="005B0803"/>
    <w:rsid w:val="005B5E88"/>
    <w:rsid w:val="005C51DD"/>
    <w:rsid w:val="005C7C98"/>
    <w:rsid w:val="005D2F2E"/>
    <w:rsid w:val="005D2F58"/>
    <w:rsid w:val="005D60E3"/>
    <w:rsid w:val="005E097F"/>
    <w:rsid w:val="005E2B7E"/>
    <w:rsid w:val="005E571A"/>
    <w:rsid w:val="005E72A0"/>
    <w:rsid w:val="005E766E"/>
    <w:rsid w:val="005F3E92"/>
    <w:rsid w:val="005F59C8"/>
    <w:rsid w:val="005F5D85"/>
    <w:rsid w:val="0061033C"/>
    <w:rsid w:val="006108AF"/>
    <w:rsid w:val="0061453F"/>
    <w:rsid w:val="00631C24"/>
    <w:rsid w:val="00636EB6"/>
    <w:rsid w:val="006378D0"/>
    <w:rsid w:val="0064092A"/>
    <w:rsid w:val="00642D4E"/>
    <w:rsid w:val="006440F1"/>
    <w:rsid w:val="00644620"/>
    <w:rsid w:val="006451BA"/>
    <w:rsid w:val="006453D4"/>
    <w:rsid w:val="0064670A"/>
    <w:rsid w:val="00651FDF"/>
    <w:rsid w:val="00655BEC"/>
    <w:rsid w:val="00656D11"/>
    <w:rsid w:val="00657591"/>
    <w:rsid w:val="00664414"/>
    <w:rsid w:val="00671180"/>
    <w:rsid w:val="0067784C"/>
    <w:rsid w:val="00682C64"/>
    <w:rsid w:val="006900E8"/>
    <w:rsid w:val="00691E28"/>
    <w:rsid w:val="00693056"/>
    <w:rsid w:val="006A2DC2"/>
    <w:rsid w:val="006A377D"/>
    <w:rsid w:val="006A4E7B"/>
    <w:rsid w:val="006A61B4"/>
    <w:rsid w:val="006B45EE"/>
    <w:rsid w:val="006C4B22"/>
    <w:rsid w:val="006C6DA4"/>
    <w:rsid w:val="006D3CB1"/>
    <w:rsid w:val="006D7F54"/>
    <w:rsid w:val="006F01B2"/>
    <w:rsid w:val="006F5B45"/>
    <w:rsid w:val="00700AB3"/>
    <w:rsid w:val="007101E6"/>
    <w:rsid w:val="0071484D"/>
    <w:rsid w:val="007225BD"/>
    <w:rsid w:val="00723F36"/>
    <w:rsid w:val="00724530"/>
    <w:rsid w:val="007247E8"/>
    <w:rsid w:val="007277C3"/>
    <w:rsid w:val="007357E2"/>
    <w:rsid w:val="00742C51"/>
    <w:rsid w:val="007455E3"/>
    <w:rsid w:val="00747768"/>
    <w:rsid w:val="00747F22"/>
    <w:rsid w:val="0075178B"/>
    <w:rsid w:val="00752CD1"/>
    <w:rsid w:val="00754754"/>
    <w:rsid w:val="0076533A"/>
    <w:rsid w:val="00765BAC"/>
    <w:rsid w:val="00773450"/>
    <w:rsid w:val="00777BEC"/>
    <w:rsid w:val="007858AA"/>
    <w:rsid w:val="00787739"/>
    <w:rsid w:val="0079203B"/>
    <w:rsid w:val="00797195"/>
    <w:rsid w:val="007A01CA"/>
    <w:rsid w:val="007A5A3D"/>
    <w:rsid w:val="007B0816"/>
    <w:rsid w:val="007C0208"/>
    <w:rsid w:val="007C0750"/>
    <w:rsid w:val="007C4377"/>
    <w:rsid w:val="007C6B37"/>
    <w:rsid w:val="007D0C55"/>
    <w:rsid w:val="007E1FBC"/>
    <w:rsid w:val="007E64F3"/>
    <w:rsid w:val="007F0830"/>
    <w:rsid w:val="007F187A"/>
    <w:rsid w:val="007F2959"/>
    <w:rsid w:val="007F5BF0"/>
    <w:rsid w:val="007F60BE"/>
    <w:rsid w:val="008009C3"/>
    <w:rsid w:val="008076A1"/>
    <w:rsid w:val="0081154E"/>
    <w:rsid w:val="00813786"/>
    <w:rsid w:val="00816396"/>
    <w:rsid w:val="008203AC"/>
    <w:rsid w:val="008210BA"/>
    <w:rsid w:val="00826E69"/>
    <w:rsid w:val="0083640A"/>
    <w:rsid w:val="008420E9"/>
    <w:rsid w:val="00845A71"/>
    <w:rsid w:val="008505FC"/>
    <w:rsid w:val="008535FA"/>
    <w:rsid w:val="00856B6B"/>
    <w:rsid w:val="00860A68"/>
    <w:rsid w:val="00864DAB"/>
    <w:rsid w:val="008654EA"/>
    <w:rsid w:val="008664E0"/>
    <w:rsid w:val="008710EA"/>
    <w:rsid w:val="00874DFF"/>
    <w:rsid w:val="00877622"/>
    <w:rsid w:val="0088447D"/>
    <w:rsid w:val="00896ACF"/>
    <w:rsid w:val="008A4B63"/>
    <w:rsid w:val="008B1821"/>
    <w:rsid w:val="008B2920"/>
    <w:rsid w:val="008B2EB2"/>
    <w:rsid w:val="008B4D69"/>
    <w:rsid w:val="008B7722"/>
    <w:rsid w:val="008C0589"/>
    <w:rsid w:val="008C146F"/>
    <w:rsid w:val="008D2326"/>
    <w:rsid w:val="008D2743"/>
    <w:rsid w:val="008E03A9"/>
    <w:rsid w:val="008E606F"/>
    <w:rsid w:val="008E6511"/>
    <w:rsid w:val="008F36E0"/>
    <w:rsid w:val="008F4180"/>
    <w:rsid w:val="008F4593"/>
    <w:rsid w:val="008F580D"/>
    <w:rsid w:val="00901FDC"/>
    <w:rsid w:val="00903450"/>
    <w:rsid w:val="009120AC"/>
    <w:rsid w:val="00913BC6"/>
    <w:rsid w:val="009163C1"/>
    <w:rsid w:val="00916432"/>
    <w:rsid w:val="0092181C"/>
    <w:rsid w:val="009224CB"/>
    <w:rsid w:val="0092502E"/>
    <w:rsid w:val="009259A4"/>
    <w:rsid w:val="00927E4A"/>
    <w:rsid w:val="00930266"/>
    <w:rsid w:val="00935387"/>
    <w:rsid w:val="00935498"/>
    <w:rsid w:val="009354F0"/>
    <w:rsid w:val="0094317A"/>
    <w:rsid w:val="0095005F"/>
    <w:rsid w:val="00953198"/>
    <w:rsid w:val="009558C1"/>
    <w:rsid w:val="009669D4"/>
    <w:rsid w:val="00971212"/>
    <w:rsid w:val="00972A2D"/>
    <w:rsid w:val="00974063"/>
    <w:rsid w:val="00974215"/>
    <w:rsid w:val="00974E1B"/>
    <w:rsid w:val="009772F4"/>
    <w:rsid w:val="00985006"/>
    <w:rsid w:val="00986257"/>
    <w:rsid w:val="00987A4B"/>
    <w:rsid w:val="009A0360"/>
    <w:rsid w:val="009A34AB"/>
    <w:rsid w:val="009A4045"/>
    <w:rsid w:val="009A5491"/>
    <w:rsid w:val="009B265F"/>
    <w:rsid w:val="009B7A28"/>
    <w:rsid w:val="009C2659"/>
    <w:rsid w:val="009C2B85"/>
    <w:rsid w:val="009C2F8C"/>
    <w:rsid w:val="009C422F"/>
    <w:rsid w:val="009C62B5"/>
    <w:rsid w:val="009C72CC"/>
    <w:rsid w:val="009D2D2F"/>
    <w:rsid w:val="009D5882"/>
    <w:rsid w:val="009D6DC2"/>
    <w:rsid w:val="009E1D50"/>
    <w:rsid w:val="009E7AAC"/>
    <w:rsid w:val="009F070D"/>
    <w:rsid w:val="00A03445"/>
    <w:rsid w:val="00A04197"/>
    <w:rsid w:val="00A122A3"/>
    <w:rsid w:val="00A172BE"/>
    <w:rsid w:val="00A23D42"/>
    <w:rsid w:val="00A319F0"/>
    <w:rsid w:val="00A3214E"/>
    <w:rsid w:val="00A32E0F"/>
    <w:rsid w:val="00A33081"/>
    <w:rsid w:val="00A351F5"/>
    <w:rsid w:val="00A4317C"/>
    <w:rsid w:val="00A4393B"/>
    <w:rsid w:val="00A50765"/>
    <w:rsid w:val="00A51686"/>
    <w:rsid w:val="00A51F20"/>
    <w:rsid w:val="00A52D52"/>
    <w:rsid w:val="00A52E32"/>
    <w:rsid w:val="00A60F33"/>
    <w:rsid w:val="00A617F3"/>
    <w:rsid w:val="00A62A1C"/>
    <w:rsid w:val="00A65922"/>
    <w:rsid w:val="00A7034D"/>
    <w:rsid w:val="00A73F1D"/>
    <w:rsid w:val="00A77C6D"/>
    <w:rsid w:val="00A8196F"/>
    <w:rsid w:val="00A854C9"/>
    <w:rsid w:val="00A9506A"/>
    <w:rsid w:val="00AA0BC1"/>
    <w:rsid w:val="00AA1474"/>
    <w:rsid w:val="00AA3B12"/>
    <w:rsid w:val="00AA6DA5"/>
    <w:rsid w:val="00AB12D8"/>
    <w:rsid w:val="00AB4A74"/>
    <w:rsid w:val="00AB640E"/>
    <w:rsid w:val="00AB6F5C"/>
    <w:rsid w:val="00AC381D"/>
    <w:rsid w:val="00AC5CC3"/>
    <w:rsid w:val="00AD1A83"/>
    <w:rsid w:val="00AD1D3B"/>
    <w:rsid w:val="00AD3919"/>
    <w:rsid w:val="00AD3D21"/>
    <w:rsid w:val="00AD47B7"/>
    <w:rsid w:val="00AE7C48"/>
    <w:rsid w:val="00AF14C0"/>
    <w:rsid w:val="00AF22C4"/>
    <w:rsid w:val="00AF31AB"/>
    <w:rsid w:val="00B00378"/>
    <w:rsid w:val="00B14239"/>
    <w:rsid w:val="00B1704D"/>
    <w:rsid w:val="00B23EF8"/>
    <w:rsid w:val="00B24178"/>
    <w:rsid w:val="00B24BB4"/>
    <w:rsid w:val="00B24EC3"/>
    <w:rsid w:val="00B27ED4"/>
    <w:rsid w:val="00B36064"/>
    <w:rsid w:val="00B36B21"/>
    <w:rsid w:val="00B36C0A"/>
    <w:rsid w:val="00B42AED"/>
    <w:rsid w:val="00B45E8E"/>
    <w:rsid w:val="00B5268B"/>
    <w:rsid w:val="00B53338"/>
    <w:rsid w:val="00B54988"/>
    <w:rsid w:val="00B66901"/>
    <w:rsid w:val="00B70F0E"/>
    <w:rsid w:val="00B774C0"/>
    <w:rsid w:val="00B83306"/>
    <w:rsid w:val="00B83C59"/>
    <w:rsid w:val="00B9040E"/>
    <w:rsid w:val="00B94193"/>
    <w:rsid w:val="00B9592A"/>
    <w:rsid w:val="00BA275B"/>
    <w:rsid w:val="00BA28B6"/>
    <w:rsid w:val="00BA62E8"/>
    <w:rsid w:val="00BA6789"/>
    <w:rsid w:val="00BB37DE"/>
    <w:rsid w:val="00BB3C76"/>
    <w:rsid w:val="00BB5375"/>
    <w:rsid w:val="00BB5BE8"/>
    <w:rsid w:val="00BB7948"/>
    <w:rsid w:val="00BC0C30"/>
    <w:rsid w:val="00BC354C"/>
    <w:rsid w:val="00BD1A3B"/>
    <w:rsid w:val="00BD5B31"/>
    <w:rsid w:val="00BD68DE"/>
    <w:rsid w:val="00BD7DA7"/>
    <w:rsid w:val="00BE2700"/>
    <w:rsid w:val="00BE38A8"/>
    <w:rsid w:val="00BE44C4"/>
    <w:rsid w:val="00BE4A11"/>
    <w:rsid w:val="00BE5BB1"/>
    <w:rsid w:val="00BF2CD6"/>
    <w:rsid w:val="00BF2F87"/>
    <w:rsid w:val="00BF5133"/>
    <w:rsid w:val="00C0059A"/>
    <w:rsid w:val="00C01138"/>
    <w:rsid w:val="00C01C63"/>
    <w:rsid w:val="00C05ED5"/>
    <w:rsid w:val="00C12F65"/>
    <w:rsid w:val="00C13137"/>
    <w:rsid w:val="00C1357C"/>
    <w:rsid w:val="00C13F9E"/>
    <w:rsid w:val="00C21F36"/>
    <w:rsid w:val="00C265AC"/>
    <w:rsid w:val="00C34690"/>
    <w:rsid w:val="00C3587C"/>
    <w:rsid w:val="00C41D1D"/>
    <w:rsid w:val="00C44ED6"/>
    <w:rsid w:val="00C45D7F"/>
    <w:rsid w:val="00C504D6"/>
    <w:rsid w:val="00C51048"/>
    <w:rsid w:val="00C55395"/>
    <w:rsid w:val="00C57360"/>
    <w:rsid w:val="00C627FB"/>
    <w:rsid w:val="00C63E8C"/>
    <w:rsid w:val="00C64CF8"/>
    <w:rsid w:val="00C676BF"/>
    <w:rsid w:val="00C75F0B"/>
    <w:rsid w:val="00C76E55"/>
    <w:rsid w:val="00C86ED0"/>
    <w:rsid w:val="00C92A6C"/>
    <w:rsid w:val="00C92DB9"/>
    <w:rsid w:val="00CA2E22"/>
    <w:rsid w:val="00CA2E3F"/>
    <w:rsid w:val="00CA7466"/>
    <w:rsid w:val="00CB060B"/>
    <w:rsid w:val="00CB28BE"/>
    <w:rsid w:val="00CC00E8"/>
    <w:rsid w:val="00CC2C3D"/>
    <w:rsid w:val="00CC70A0"/>
    <w:rsid w:val="00CC7FE6"/>
    <w:rsid w:val="00CD621E"/>
    <w:rsid w:val="00CE489C"/>
    <w:rsid w:val="00CE5AE7"/>
    <w:rsid w:val="00CF3B70"/>
    <w:rsid w:val="00D00540"/>
    <w:rsid w:val="00D0086F"/>
    <w:rsid w:val="00D01DF3"/>
    <w:rsid w:val="00D0384A"/>
    <w:rsid w:val="00D048CC"/>
    <w:rsid w:val="00D058A7"/>
    <w:rsid w:val="00D06269"/>
    <w:rsid w:val="00D074FB"/>
    <w:rsid w:val="00D136C6"/>
    <w:rsid w:val="00D17A1E"/>
    <w:rsid w:val="00D22858"/>
    <w:rsid w:val="00D2791D"/>
    <w:rsid w:val="00D312F1"/>
    <w:rsid w:val="00D43CE4"/>
    <w:rsid w:val="00D450C2"/>
    <w:rsid w:val="00D50B5D"/>
    <w:rsid w:val="00D50E62"/>
    <w:rsid w:val="00D57F6B"/>
    <w:rsid w:val="00D63A22"/>
    <w:rsid w:val="00D70121"/>
    <w:rsid w:val="00D71C80"/>
    <w:rsid w:val="00D8086D"/>
    <w:rsid w:val="00D829D0"/>
    <w:rsid w:val="00D93E36"/>
    <w:rsid w:val="00D96CF1"/>
    <w:rsid w:val="00D97E14"/>
    <w:rsid w:val="00DA376B"/>
    <w:rsid w:val="00DA5861"/>
    <w:rsid w:val="00DB1638"/>
    <w:rsid w:val="00DB2BDE"/>
    <w:rsid w:val="00DB37CF"/>
    <w:rsid w:val="00DB3A90"/>
    <w:rsid w:val="00DB5A75"/>
    <w:rsid w:val="00DC74B2"/>
    <w:rsid w:val="00DD045B"/>
    <w:rsid w:val="00DD5ED0"/>
    <w:rsid w:val="00DD613D"/>
    <w:rsid w:val="00DF0662"/>
    <w:rsid w:val="00DF33A8"/>
    <w:rsid w:val="00DF3E29"/>
    <w:rsid w:val="00DF4BEA"/>
    <w:rsid w:val="00DF5B0F"/>
    <w:rsid w:val="00E0089A"/>
    <w:rsid w:val="00E01906"/>
    <w:rsid w:val="00E02D8D"/>
    <w:rsid w:val="00E06747"/>
    <w:rsid w:val="00E070C4"/>
    <w:rsid w:val="00E14777"/>
    <w:rsid w:val="00E16021"/>
    <w:rsid w:val="00E22C6E"/>
    <w:rsid w:val="00E268A3"/>
    <w:rsid w:val="00E27EF8"/>
    <w:rsid w:val="00E4113E"/>
    <w:rsid w:val="00E42012"/>
    <w:rsid w:val="00E4550A"/>
    <w:rsid w:val="00E46FCD"/>
    <w:rsid w:val="00E5465F"/>
    <w:rsid w:val="00E573AA"/>
    <w:rsid w:val="00E576F0"/>
    <w:rsid w:val="00E62A2B"/>
    <w:rsid w:val="00E62C19"/>
    <w:rsid w:val="00E63E32"/>
    <w:rsid w:val="00E665A8"/>
    <w:rsid w:val="00E67D69"/>
    <w:rsid w:val="00E707EB"/>
    <w:rsid w:val="00E72E21"/>
    <w:rsid w:val="00E739C5"/>
    <w:rsid w:val="00E82D26"/>
    <w:rsid w:val="00E82D68"/>
    <w:rsid w:val="00E8623F"/>
    <w:rsid w:val="00E8632D"/>
    <w:rsid w:val="00E87A81"/>
    <w:rsid w:val="00E9324E"/>
    <w:rsid w:val="00E93DC0"/>
    <w:rsid w:val="00E979DD"/>
    <w:rsid w:val="00EA196D"/>
    <w:rsid w:val="00EA2159"/>
    <w:rsid w:val="00EA72FA"/>
    <w:rsid w:val="00EB1439"/>
    <w:rsid w:val="00EC161C"/>
    <w:rsid w:val="00EC2A4E"/>
    <w:rsid w:val="00ED3DED"/>
    <w:rsid w:val="00ED4232"/>
    <w:rsid w:val="00ED5A64"/>
    <w:rsid w:val="00EE48D9"/>
    <w:rsid w:val="00EF07BA"/>
    <w:rsid w:val="00EF6D7E"/>
    <w:rsid w:val="00F10E05"/>
    <w:rsid w:val="00F1304F"/>
    <w:rsid w:val="00F2090F"/>
    <w:rsid w:val="00F22BB6"/>
    <w:rsid w:val="00F249E7"/>
    <w:rsid w:val="00F25F74"/>
    <w:rsid w:val="00F276B2"/>
    <w:rsid w:val="00F31AE7"/>
    <w:rsid w:val="00F32CDB"/>
    <w:rsid w:val="00F35072"/>
    <w:rsid w:val="00F4318B"/>
    <w:rsid w:val="00F43BDD"/>
    <w:rsid w:val="00F4406E"/>
    <w:rsid w:val="00F5321A"/>
    <w:rsid w:val="00F54176"/>
    <w:rsid w:val="00F55B98"/>
    <w:rsid w:val="00F60B9A"/>
    <w:rsid w:val="00F61804"/>
    <w:rsid w:val="00F6747D"/>
    <w:rsid w:val="00F676C3"/>
    <w:rsid w:val="00F708D8"/>
    <w:rsid w:val="00F74579"/>
    <w:rsid w:val="00F76AEE"/>
    <w:rsid w:val="00F8294B"/>
    <w:rsid w:val="00F83050"/>
    <w:rsid w:val="00F835EC"/>
    <w:rsid w:val="00F87C29"/>
    <w:rsid w:val="00F90560"/>
    <w:rsid w:val="00F919DF"/>
    <w:rsid w:val="00F95910"/>
    <w:rsid w:val="00F95A35"/>
    <w:rsid w:val="00FA034E"/>
    <w:rsid w:val="00FA071C"/>
    <w:rsid w:val="00FA0983"/>
    <w:rsid w:val="00FA55D8"/>
    <w:rsid w:val="00FB72B4"/>
    <w:rsid w:val="00FD09F4"/>
    <w:rsid w:val="00FE25A6"/>
    <w:rsid w:val="00FE28D3"/>
    <w:rsid w:val="00FE2D37"/>
    <w:rsid w:val="00FE3A0D"/>
    <w:rsid w:val="00FF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4D1"/>
    <w:pPr>
      <w:ind w:firstLine="851"/>
      <w:jc w:val="both"/>
    </w:pPr>
    <w:rPr>
      <w:rFonts w:ascii="Times Armenian" w:hAnsi="Times Armeni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914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914D1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0914D1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1A5FB1"/>
    <w:pPr>
      <w:widowControl w:val="0"/>
      <w:autoSpaceDE w:val="0"/>
      <w:autoSpaceDN w:val="0"/>
      <w:adjustRightInd w:val="0"/>
      <w:spacing w:after="160" w:line="240" w:lineRule="exact"/>
      <w:ind w:firstLine="0"/>
      <w:jc w:val="left"/>
    </w:pPr>
    <w:rPr>
      <w:rFonts w:ascii="Arial" w:eastAsia="MS Mincho" w:hAnsi="Arial" w:cs="Arial"/>
      <w:sz w:val="20"/>
      <w:szCs w:val="20"/>
      <w:lang w:val="en-US"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Char Char Char,Char Char Char Char,Знак,webb,Знак Знак"/>
    <w:basedOn w:val="Normal"/>
    <w:uiPriority w:val="99"/>
    <w:unhideWhenUsed/>
    <w:qFormat/>
    <w:rsid w:val="007101E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01E6"/>
    <w:rPr>
      <w:b/>
      <w:bCs/>
    </w:rPr>
  </w:style>
  <w:style w:type="character" w:styleId="Emphasis">
    <w:name w:val="Emphasis"/>
    <w:basedOn w:val="DefaultParagraphFont"/>
    <w:uiPriority w:val="20"/>
    <w:qFormat/>
    <w:rsid w:val="007101E6"/>
    <w:rPr>
      <w:i/>
      <w:iCs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664414"/>
    <w:pPr>
      <w:ind w:left="720" w:firstLine="0"/>
      <w:contextualSpacing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BD7D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D7D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D7DA7"/>
    <w:rPr>
      <w:rFonts w:ascii="Times Armenian" w:hAnsi="Times Armeni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7D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7DA7"/>
    <w:rPr>
      <w:rFonts w:ascii="Times Armenian" w:hAnsi="Times Armenian"/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083DE1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83C59"/>
    <w:rPr>
      <w:rFonts w:ascii="Times Armenian" w:hAnsi="Times Armenian"/>
      <w:sz w:val="28"/>
      <w:szCs w:val="28"/>
    </w:rPr>
  </w:style>
  <w:style w:type="table" w:styleId="TableGrid">
    <w:name w:val="Table Grid"/>
    <w:basedOn w:val="TableNormal"/>
    <w:uiPriority w:val="39"/>
    <w:rsid w:val="0056075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6075A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Hraman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19DE2-C725-4C8A-BE9C-F03ECD75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HramanN</Template>
  <TotalTime>0</TotalTime>
  <Pages>133</Pages>
  <Words>21685</Words>
  <Characters>123611</Characters>
  <Application>Microsoft Office Word</Application>
  <DocSecurity>0</DocSecurity>
  <Lines>1030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MOH</Company>
  <LinksUpToDate>false</LinksUpToDate>
  <CharactersWithSpaces>145006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Hayrapetyan</dc:creator>
  <cp:keywords>https:/mul2-moh.gov.am/tasks/262957/oneclick/4b87d42039c6b1600cae5dcf606cb10519f32ac56830b24144b438d968b3d577.docx?token=a2bcfac95619bba888b2bcfa4ffdc23a</cp:keywords>
  <dc:description/>
  <cp:lastModifiedBy>User</cp:lastModifiedBy>
  <cp:revision>3</cp:revision>
  <cp:lastPrinted>2021-08-20T10:41:00Z</cp:lastPrinted>
  <dcterms:created xsi:type="dcterms:W3CDTF">2021-08-20T10:41:00Z</dcterms:created>
  <dcterms:modified xsi:type="dcterms:W3CDTF">2021-08-23T06:27:00Z</dcterms:modified>
</cp:coreProperties>
</file>